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7308F" w14:textId="77777777" w:rsidR="00C02EFB" w:rsidRPr="002B5CAB" w:rsidRDefault="00C02EFB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shd w:val="clear" w:color="auto" w:fill="323E4F" w:themeFill="text2" w:themeFillShade="BF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060"/>
      </w:tblGrid>
      <w:tr w:rsidR="00347D5A" w:rsidRPr="002B5CAB" w14:paraId="78BD624A" w14:textId="77777777" w:rsidTr="00347D5A">
        <w:trPr>
          <w:trHeight w:val="27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23E4F" w:themeFill="text2" w:themeFillShade="BF"/>
          </w:tcPr>
          <w:p w14:paraId="0E4E9BD8" w14:textId="2CB78865" w:rsidR="00347D5A" w:rsidRPr="002B5CAB" w:rsidRDefault="00652B04" w:rsidP="00347D5A">
            <w:pPr>
              <w:jc w:val="left"/>
              <w:rPr>
                <w:b/>
                <w:color w:val="FFFFFF" w:themeColor="background1"/>
                <w:sz w:val="28"/>
                <w:szCs w:val="28"/>
                <w:lang w:val="en-GB"/>
              </w:rPr>
            </w:pPr>
            <w:r w:rsidRPr="002B5CAB">
              <w:rPr>
                <w:rFonts w:cs="Arial"/>
                <w:b/>
                <w:color w:val="FFFFFF" w:themeColor="background1"/>
                <w:sz w:val="28"/>
                <w:szCs w:val="28"/>
                <w:lang w:val="en-GB"/>
              </w:rPr>
              <w:t>TITLE:</w:t>
            </w:r>
            <w:r w:rsidR="00DB0B32" w:rsidRPr="002B5CAB">
              <w:rPr>
                <w:rFonts w:cs="Arial"/>
                <w:b/>
                <w:color w:val="FFFFFF" w:themeColor="background1"/>
                <w:sz w:val="28"/>
                <w:szCs w:val="28"/>
                <w:lang w:val="en-GB"/>
              </w:rPr>
              <w:t xml:space="preserve"> </w:t>
            </w:r>
            <w:proofErr w:type="spellStart"/>
            <w:r w:rsidR="00056D6F" w:rsidRPr="00B50FB3">
              <w:rPr>
                <w:b/>
                <w:bCs/>
                <w:color w:val="FFFFFF" w:themeColor="background1"/>
                <w:sz w:val="28"/>
                <w:szCs w:val="28"/>
                <w:lang w:val="en-GB"/>
              </w:rPr>
              <w:t>Programing</w:t>
            </w:r>
            <w:proofErr w:type="spellEnd"/>
            <w:r w:rsidR="00056D6F" w:rsidRPr="00B50FB3">
              <w:rPr>
                <w:b/>
                <w:bCs/>
                <w:color w:val="FFFFFF" w:themeColor="background1"/>
                <w:sz w:val="28"/>
                <w:szCs w:val="28"/>
                <w:lang w:val="en-GB"/>
              </w:rPr>
              <w:t xml:space="preserve"> robots - moving</w:t>
            </w:r>
          </w:p>
        </w:tc>
      </w:tr>
    </w:tbl>
    <w:p w14:paraId="4299C6EA" w14:textId="77777777" w:rsidR="00347D5A" w:rsidRPr="002B5CAB" w:rsidRDefault="00347D5A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782E0A" w:rsidRPr="002B5CAB" w14:paraId="2380F6EA" w14:textId="77777777" w:rsidTr="00347D5A">
        <w:trPr>
          <w:trHeight w:val="270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CB9CA" w:themeFill="text2" w:themeFillTint="66"/>
          </w:tcPr>
          <w:p w14:paraId="2070D3FB" w14:textId="77777777" w:rsidR="00782E0A" w:rsidRPr="002B5CAB" w:rsidRDefault="00782E0A" w:rsidP="0064702D">
            <w:pPr>
              <w:pStyle w:val="Razrednaslov"/>
              <w:rPr>
                <w:lang w:val="en-GB"/>
              </w:rPr>
            </w:pPr>
            <w:r w:rsidRPr="002B5CAB">
              <w:rPr>
                <w:lang w:val="en-GB"/>
              </w:rPr>
              <w:t>LEARNING SCENARIO</w:t>
            </w:r>
            <w:r w:rsidR="00DB0B32" w:rsidRPr="002B5CAB">
              <w:rPr>
                <w:lang w:val="en-GB"/>
              </w:rPr>
              <w:t xml:space="preserve"> </w:t>
            </w:r>
          </w:p>
        </w:tc>
      </w:tr>
      <w:tr w:rsidR="00185813" w:rsidRPr="002B5CAB" w14:paraId="5F9B14FB" w14:textId="77777777" w:rsidTr="001858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179"/>
        </w:trPr>
        <w:tc>
          <w:tcPr>
            <w:tcW w:w="3347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8D215D" w14:textId="77777777" w:rsidR="00185813" w:rsidRPr="002B5CAB" w:rsidRDefault="00185813" w:rsidP="00652B04">
            <w:pPr>
              <w:rPr>
                <w:rFonts w:cs="Arial"/>
                <w:b/>
                <w:i/>
                <w:szCs w:val="20"/>
                <w:lang w:val="en-GB"/>
              </w:rPr>
            </w:pPr>
            <w:r w:rsidRPr="002B5CAB">
              <w:rPr>
                <w:b/>
                <w:i/>
                <w:color w:val="323E4F" w:themeColor="text2" w:themeShade="BF"/>
                <w:lang w:val="en-GB"/>
              </w:rPr>
              <w:t xml:space="preserve">School: </w:t>
            </w:r>
          </w:p>
        </w:tc>
        <w:tc>
          <w:tcPr>
            <w:tcW w:w="827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245A2A9" w14:textId="77777777" w:rsidR="00185813" w:rsidRPr="002B5CAB" w:rsidRDefault="00185813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Duration (minutes):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347DF7E0" w14:textId="77777777" w:rsidR="00185813" w:rsidRPr="002B5CAB" w:rsidRDefault="00815EC6" w:rsidP="00B15992">
            <w:pPr>
              <w:jc w:val="righ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rFonts w:cs="Arial"/>
                <w:color w:val="323E4F" w:themeColor="text2" w:themeShade="BF"/>
                <w:szCs w:val="20"/>
                <w:lang w:val="en-GB"/>
              </w:rPr>
              <w:t>90</w:t>
            </w:r>
          </w:p>
        </w:tc>
      </w:tr>
      <w:tr w:rsidR="00782E0A" w:rsidRPr="002B5CAB" w14:paraId="0781A3E0" w14:textId="77777777" w:rsidTr="00B1599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240"/>
        </w:trPr>
        <w:tc>
          <w:tcPr>
            <w:tcW w:w="1212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B80BB65" w14:textId="77777777" w:rsidR="00782E0A" w:rsidRPr="002B5CAB" w:rsidRDefault="00782E0A" w:rsidP="00652B04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Teacher:</w:t>
            </w:r>
            <w:r w:rsidR="00185813" w:rsidRPr="002B5CAB">
              <w:rPr>
                <w:color w:val="323E4F" w:themeColor="text2" w:themeShade="BF"/>
                <w:lang w:val="en-GB"/>
              </w:rPr>
              <w:t xml:space="preserve"> </w:t>
            </w:r>
          </w:p>
        </w:tc>
        <w:tc>
          <w:tcPr>
            <w:tcW w:w="2135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74A20634" w14:textId="77777777" w:rsidR="00782E0A" w:rsidRPr="002B5CAB" w:rsidRDefault="00782E0A" w:rsidP="00B15992">
            <w:pPr>
              <w:rPr>
                <w:rFonts w:cs="Arial"/>
                <w:b/>
                <w:color w:val="323E4F" w:themeColor="text2" w:themeShade="BF"/>
                <w:szCs w:val="20"/>
                <w:lang w:val="en-GB"/>
              </w:rPr>
            </w:pPr>
          </w:p>
        </w:tc>
        <w:tc>
          <w:tcPr>
            <w:tcW w:w="827" w:type="pct"/>
            <w:tcBorders>
              <w:top w:val="single" w:sz="4" w:space="0" w:color="auto"/>
              <w:right w:val="nil"/>
            </w:tcBorders>
            <w:vAlign w:val="center"/>
          </w:tcPr>
          <w:p w14:paraId="06D4E40B" w14:textId="680BAE08" w:rsidR="00782E0A" w:rsidRPr="002B5CAB" w:rsidRDefault="00782E0A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Students</w:t>
            </w:r>
            <w:r w:rsidR="002B5CAB">
              <w:rPr>
                <w:color w:val="323E4F" w:themeColor="text2" w:themeShade="BF"/>
                <w:lang w:val="en-GB"/>
              </w:rPr>
              <w:t>’</w:t>
            </w:r>
          </w:p>
          <w:p w14:paraId="303D23E2" w14:textId="77777777" w:rsidR="00782E0A" w:rsidRPr="002B5CAB" w:rsidRDefault="00782E0A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age: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</w:tcBorders>
            <w:vAlign w:val="center"/>
          </w:tcPr>
          <w:p w14:paraId="34965D2F" w14:textId="77777777" w:rsidR="00782E0A" w:rsidRPr="002B5CAB" w:rsidRDefault="00815EC6" w:rsidP="00DB0B32">
            <w:pPr>
              <w:jc w:val="right"/>
              <w:rPr>
                <w:rFonts w:cs="Arial"/>
                <w:bCs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rFonts w:cs="Arial"/>
                <w:bCs/>
                <w:color w:val="323E4F" w:themeColor="text2" w:themeShade="BF"/>
                <w:szCs w:val="20"/>
                <w:lang w:val="en-GB"/>
              </w:rPr>
              <w:t>1</w:t>
            </w:r>
            <w:r w:rsidR="00DB0B32" w:rsidRPr="002B5CAB">
              <w:rPr>
                <w:rFonts w:cs="Arial"/>
                <w:bCs/>
                <w:color w:val="323E4F" w:themeColor="text2" w:themeShade="BF"/>
                <w:szCs w:val="20"/>
                <w:lang w:val="en-GB"/>
              </w:rPr>
              <w:t>3-14</w:t>
            </w:r>
          </w:p>
        </w:tc>
      </w:tr>
    </w:tbl>
    <w:p w14:paraId="13788D03" w14:textId="77777777" w:rsidR="00C02EFB" w:rsidRPr="002B5CAB" w:rsidRDefault="00C02EFB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5DCE4" w:themeFill="text2" w:themeFillTint="33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339"/>
        <w:gridCol w:w="6721"/>
      </w:tblGrid>
      <w:tr w:rsidR="004E3F36" w:rsidRPr="002B5CAB" w14:paraId="183BB54B" w14:textId="77777777" w:rsidTr="00782E0A">
        <w:trPr>
          <w:trHeight w:val="213"/>
        </w:trPr>
        <w:tc>
          <w:tcPr>
            <w:tcW w:w="1291" w:type="pct"/>
            <w:shd w:val="clear" w:color="auto" w:fill="D5DCE4" w:themeFill="text2" w:themeFillTint="33"/>
            <w:vAlign w:val="center"/>
          </w:tcPr>
          <w:p w14:paraId="12C66E41" w14:textId="77777777" w:rsidR="004E3F36" w:rsidRPr="002B5CAB" w:rsidRDefault="00C02EFB" w:rsidP="00C02EFB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 xml:space="preserve"> </w:t>
            </w:r>
            <w:r w:rsidRPr="002B5CAB">
              <w:rPr>
                <w:bCs/>
                <w:color w:val="323E4F" w:themeColor="text2" w:themeShade="BF"/>
                <w:lang w:val="en-GB"/>
              </w:rPr>
              <w:t>Essential Question</w:t>
            </w:r>
            <w:r w:rsidR="004E3F36" w:rsidRPr="002B5CAB">
              <w:rPr>
                <w:color w:val="323E4F" w:themeColor="text2" w:themeShade="BF"/>
                <w:lang w:val="en-GB"/>
              </w:rPr>
              <w:t>:</w:t>
            </w:r>
          </w:p>
        </w:tc>
        <w:tc>
          <w:tcPr>
            <w:tcW w:w="3709" w:type="pct"/>
            <w:shd w:val="clear" w:color="auto" w:fill="D5DCE4" w:themeFill="text2" w:themeFillTint="33"/>
            <w:vAlign w:val="center"/>
          </w:tcPr>
          <w:p w14:paraId="618075FF" w14:textId="0A44EE24" w:rsidR="004E3F36" w:rsidRPr="002B5CAB" w:rsidRDefault="00616748" w:rsidP="0024778F">
            <w:pPr>
              <w:pStyle w:val="Razrednaslov"/>
              <w:rPr>
                <w:b w:val="0"/>
                <w:bCs/>
                <w:color w:val="323E4F" w:themeColor="text2" w:themeShade="BF"/>
                <w:lang w:val="en-GB"/>
              </w:rPr>
            </w:pPr>
            <w:r w:rsidRPr="002B5CAB">
              <w:rPr>
                <w:b w:val="0"/>
                <w:bCs/>
                <w:color w:val="323E4F" w:themeColor="text2" w:themeShade="BF"/>
                <w:lang w:val="en-GB"/>
              </w:rPr>
              <w:t xml:space="preserve">How </w:t>
            </w:r>
            <w:r w:rsidR="00DF7AC4" w:rsidRPr="002B5CAB">
              <w:rPr>
                <w:b w:val="0"/>
                <w:bCs/>
                <w:color w:val="323E4F" w:themeColor="text2" w:themeShade="BF"/>
                <w:lang w:val="en-GB"/>
              </w:rPr>
              <w:t xml:space="preserve">to program </w:t>
            </w:r>
            <w:r w:rsidR="002B5CAB">
              <w:rPr>
                <w:b w:val="0"/>
                <w:bCs/>
                <w:color w:val="323E4F" w:themeColor="text2" w:themeShade="BF"/>
                <w:lang w:val="en-GB"/>
              </w:rPr>
              <w:t xml:space="preserve">a robot to move </w:t>
            </w:r>
          </w:p>
        </w:tc>
      </w:tr>
    </w:tbl>
    <w:p w14:paraId="45A6C92D" w14:textId="77777777" w:rsidR="00C02EFB" w:rsidRPr="002B5CAB" w:rsidRDefault="00C02EFB" w:rsidP="009032CB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02EFB" w:rsidRPr="002B5CAB" w14:paraId="210A23E8" w14:textId="77777777" w:rsidTr="00C02EFB">
        <w:trPr>
          <w:trHeight w:val="240"/>
        </w:trPr>
        <w:tc>
          <w:tcPr>
            <w:tcW w:w="5000" w:type="pct"/>
            <w:tcBorders>
              <w:left w:val="single" w:sz="4" w:space="0" w:color="auto"/>
              <w:bottom w:val="nil"/>
            </w:tcBorders>
          </w:tcPr>
          <w:p w14:paraId="2A808F67" w14:textId="77777777" w:rsidR="00C02EFB" w:rsidRPr="002B5CAB" w:rsidRDefault="00C02EFB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Topics:</w:t>
            </w:r>
            <w:r w:rsidR="001151F0" w:rsidRPr="002B5CAB">
              <w:rPr>
                <w:color w:val="323E4F" w:themeColor="text2" w:themeShade="BF"/>
                <w:lang w:val="en-GB"/>
              </w:rPr>
              <w:t xml:space="preserve"> </w:t>
            </w:r>
          </w:p>
        </w:tc>
      </w:tr>
      <w:tr w:rsidR="00C02EFB" w:rsidRPr="002B5CAB" w14:paraId="1534283B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1D104BAF" w14:textId="117099F2" w:rsidR="00C02EFB" w:rsidRPr="002B5CAB" w:rsidRDefault="00C51900" w:rsidP="004D4E3B">
            <w:pPr>
              <w:pStyle w:val="Razred"/>
              <w:numPr>
                <w:ilvl w:val="0"/>
                <w:numId w:val="4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proofErr w:type="spellStart"/>
            <w:r w:rsidRPr="002B5CAB">
              <w:rPr>
                <w:b w:val="0"/>
                <w:bCs/>
                <w:i w:val="0"/>
                <w:color w:val="323E4F" w:themeColor="text2" w:themeShade="BF"/>
                <w:lang w:val="en-GB"/>
              </w:rPr>
              <w:t>Programing</w:t>
            </w:r>
            <w:proofErr w:type="spellEnd"/>
            <w:r w:rsidRPr="002B5CAB">
              <w:rPr>
                <w:b w:val="0"/>
                <w:bCs/>
                <w:i w:val="0"/>
                <w:color w:val="323E4F" w:themeColor="text2" w:themeShade="BF"/>
                <w:lang w:val="en-GB"/>
              </w:rPr>
              <w:t xml:space="preserve"> </w:t>
            </w:r>
            <w:r w:rsidR="00F066F5" w:rsidRPr="002B5CAB">
              <w:rPr>
                <w:b w:val="0"/>
                <w:bCs/>
                <w:i w:val="0"/>
                <w:color w:val="323E4F" w:themeColor="text2" w:themeShade="BF"/>
                <w:lang w:val="en-GB"/>
              </w:rPr>
              <w:t>robot</w:t>
            </w:r>
            <w:r w:rsidRPr="002B5CAB">
              <w:rPr>
                <w:b w:val="0"/>
                <w:bCs/>
                <w:i w:val="0"/>
                <w:color w:val="323E4F" w:themeColor="text2" w:themeShade="BF"/>
                <w:lang w:val="en-GB"/>
              </w:rPr>
              <w:t xml:space="preserve"> </w:t>
            </w:r>
            <w:r w:rsidR="00F066F5" w:rsidRPr="002B5CAB">
              <w:rPr>
                <w:b w:val="0"/>
                <w:bCs/>
                <w:i w:val="0"/>
                <w:color w:val="323E4F" w:themeColor="text2" w:themeShade="BF"/>
                <w:lang w:val="en-GB"/>
              </w:rPr>
              <w:t>to move</w:t>
            </w:r>
            <w:r w:rsidR="00A96105" w:rsidRPr="002B5CAB">
              <w:rPr>
                <w:b w:val="0"/>
                <w:i w:val="0"/>
                <w:color w:val="323E4F" w:themeColor="text2" w:themeShade="BF"/>
                <w:lang w:val="en-GB"/>
              </w:rPr>
              <w:t xml:space="preserve"> </w:t>
            </w:r>
          </w:p>
        </w:tc>
      </w:tr>
      <w:tr w:rsidR="009032CB" w:rsidRPr="002B5CAB" w14:paraId="26FCA3A9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0CF826FE" w14:textId="77777777" w:rsidR="009032CB" w:rsidRPr="002B5CAB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Aims</w:t>
            </w:r>
            <w:r w:rsidR="001331D0" w:rsidRPr="002B5CAB">
              <w:rPr>
                <w:color w:val="323E4F" w:themeColor="text2" w:themeShade="BF"/>
                <w:lang w:val="en-GB"/>
              </w:rPr>
              <w:t>:</w:t>
            </w:r>
          </w:p>
        </w:tc>
      </w:tr>
      <w:tr w:rsidR="009032CB" w:rsidRPr="002B5CAB" w14:paraId="5BBA987E" w14:textId="77777777" w:rsidTr="00957009">
        <w:trPr>
          <w:trHeight w:val="243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451F4583" w14:textId="73E35D6D" w:rsidR="00DE41FA" w:rsidRPr="002B5CAB" w:rsidRDefault="00657393" w:rsidP="00A96105">
            <w:pPr>
              <w:numPr>
                <w:ilvl w:val="0"/>
                <w:numId w:val="1"/>
              </w:numPr>
              <w:ind w:left="709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en-GB"/>
              </w:rPr>
              <w:t>To l</w:t>
            </w:r>
            <w:r w:rsidR="00A3400C" w:rsidRPr="002B5CAB">
              <w:rPr>
                <w:color w:val="323E4F" w:themeColor="text2" w:themeShade="BF"/>
                <w:lang w:val="en-GB"/>
              </w:rPr>
              <w:t xml:space="preserve">earn </w:t>
            </w:r>
            <w:r w:rsidR="00F066F5" w:rsidRPr="002B5CAB">
              <w:rPr>
                <w:color w:val="323E4F" w:themeColor="text2" w:themeShade="BF"/>
                <w:lang w:val="en-GB"/>
              </w:rPr>
              <w:t xml:space="preserve">how </w:t>
            </w:r>
            <w:r w:rsidR="00A3400C" w:rsidRPr="002B5CAB">
              <w:rPr>
                <w:color w:val="323E4F" w:themeColor="text2" w:themeShade="BF"/>
                <w:lang w:val="en-GB"/>
              </w:rPr>
              <w:t xml:space="preserve">to program </w:t>
            </w:r>
            <w:r w:rsidR="00F066F5" w:rsidRPr="002B5CAB">
              <w:rPr>
                <w:bCs/>
                <w:color w:val="323E4F" w:themeColor="text2" w:themeShade="BF"/>
                <w:lang w:val="en-GB"/>
              </w:rPr>
              <w:t>a robot to move</w:t>
            </w:r>
            <w:r w:rsidR="00E16090" w:rsidRPr="002B5CAB">
              <w:rPr>
                <w:color w:val="323E4F" w:themeColor="text2" w:themeShade="BF"/>
                <w:lang w:val="en-GB"/>
              </w:rPr>
              <w:t xml:space="preserve"> </w:t>
            </w:r>
            <w:r w:rsidR="00A96105" w:rsidRPr="002B5CAB">
              <w:rPr>
                <w:color w:val="323E4F" w:themeColor="text2" w:themeShade="BF"/>
                <w:lang w:val="en-GB"/>
              </w:rPr>
              <w:t xml:space="preserve"> </w:t>
            </w:r>
          </w:p>
        </w:tc>
      </w:tr>
      <w:tr w:rsidR="009032CB" w:rsidRPr="002B5CAB" w14:paraId="5B549DA3" w14:textId="77777777" w:rsidTr="00957009">
        <w:trPr>
          <w:trHeight w:val="7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2078F4D0" w14:textId="77777777" w:rsidR="009032CB" w:rsidRPr="002B5CAB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Outcomes:</w:t>
            </w:r>
          </w:p>
        </w:tc>
      </w:tr>
      <w:tr w:rsidR="009032CB" w:rsidRPr="002B5CAB" w14:paraId="5208A8E9" w14:textId="77777777" w:rsidTr="00957009">
        <w:trPr>
          <w:trHeight w:val="244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58305A65" w14:textId="3C342FBF" w:rsidR="00003BB5" w:rsidRPr="002B5CAB" w:rsidRDefault="00E16090" w:rsidP="005B2B88">
            <w:pPr>
              <w:pStyle w:val="Razred"/>
              <w:numPr>
                <w:ilvl w:val="0"/>
                <w:numId w:val="2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r w:rsidRPr="002B5CAB">
              <w:rPr>
                <w:b w:val="0"/>
                <w:i w:val="0"/>
                <w:color w:val="323E4F" w:themeColor="text2" w:themeShade="BF"/>
                <w:lang w:val="en-GB"/>
              </w:rPr>
              <w:t>Know</w:t>
            </w:r>
            <w:r w:rsidR="002B5CAB">
              <w:rPr>
                <w:b w:val="0"/>
                <w:i w:val="0"/>
                <w:color w:val="323E4F" w:themeColor="text2" w:themeShade="BF"/>
                <w:lang w:val="en-GB"/>
              </w:rPr>
              <w:t>ing</w:t>
            </w:r>
            <w:r w:rsidRPr="002B5CAB">
              <w:rPr>
                <w:b w:val="0"/>
                <w:i w:val="0"/>
                <w:color w:val="323E4F" w:themeColor="text2" w:themeShade="BF"/>
                <w:lang w:val="en-GB"/>
              </w:rPr>
              <w:t xml:space="preserve"> how to write a program </w:t>
            </w:r>
            <w:r w:rsidR="00A337B9" w:rsidRPr="002B5CAB">
              <w:rPr>
                <w:b w:val="0"/>
                <w:i w:val="0"/>
                <w:color w:val="323E4F" w:themeColor="text2" w:themeShade="BF"/>
                <w:lang w:val="en-GB"/>
              </w:rPr>
              <w:t xml:space="preserve">for </w:t>
            </w:r>
            <w:r w:rsidR="00F066F5" w:rsidRPr="002B5CAB">
              <w:rPr>
                <w:b w:val="0"/>
                <w:bCs/>
                <w:i w:val="0"/>
                <w:color w:val="323E4F" w:themeColor="text2" w:themeShade="BF"/>
                <w:lang w:val="en-GB"/>
              </w:rPr>
              <w:t>robot to move</w:t>
            </w:r>
            <w:r w:rsidR="00A96105" w:rsidRPr="002B5CAB">
              <w:rPr>
                <w:b w:val="0"/>
                <w:i w:val="0"/>
                <w:color w:val="323E4F" w:themeColor="text2" w:themeShade="BF"/>
                <w:lang w:val="en-GB"/>
              </w:rPr>
              <w:t xml:space="preserve">  </w:t>
            </w:r>
          </w:p>
        </w:tc>
      </w:tr>
      <w:tr w:rsidR="009032CB" w:rsidRPr="002B5CAB" w14:paraId="220BCEEE" w14:textId="77777777" w:rsidTr="00957009">
        <w:trPr>
          <w:trHeight w:val="226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0B5E94FB" w14:textId="77777777" w:rsidR="002B5DFF" w:rsidRPr="002B5CAB" w:rsidRDefault="004E3F36" w:rsidP="00F52585">
            <w:pPr>
              <w:pStyle w:val="Razred"/>
              <w:rPr>
                <w:rFonts w:cs="Calibri"/>
                <w:color w:val="323E4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Work</w:t>
            </w:r>
            <w:r w:rsidR="00107AE9" w:rsidRPr="002B5CAB">
              <w:rPr>
                <w:color w:val="323E4F" w:themeColor="text2" w:themeShade="BF"/>
                <w:lang w:val="en-GB"/>
              </w:rPr>
              <w:t xml:space="preserve"> </w:t>
            </w:r>
            <w:r w:rsidRPr="002B5CAB">
              <w:rPr>
                <w:color w:val="323E4F" w:themeColor="text2" w:themeShade="BF"/>
                <w:lang w:val="en-GB"/>
              </w:rPr>
              <w:t>forms</w:t>
            </w:r>
            <w:r w:rsidR="00F52585" w:rsidRPr="002B5CAB">
              <w:rPr>
                <w:color w:val="323E4F" w:themeColor="text2" w:themeShade="BF"/>
                <w:lang w:val="en-GB"/>
              </w:rPr>
              <w:t>:</w:t>
            </w:r>
            <w:r w:rsidR="00DB0B32" w:rsidRPr="002B5CAB">
              <w:rPr>
                <w:color w:val="323E4F" w:themeColor="text2" w:themeShade="BF"/>
                <w:lang w:val="en-GB"/>
              </w:rPr>
              <w:t xml:space="preserve"> </w:t>
            </w:r>
          </w:p>
          <w:p w14:paraId="3144D2C7" w14:textId="0DFF048F" w:rsidR="00F52585" w:rsidRPr="002B5CAB" w:rsidRDefault="00DB0B32" w:rsidP="002B5DFF">
            <w:pPr>
              <w:pStyle w:val="Razred"/>
              <w:numPr>
                <w:ilvl w:val="0"/>
                <w:numId w:val="2"/>
              </w:numPr>
              <w:rPr>
                <w:b w:val="0"/>
                <w:bCs/>
                <w:i w:val="0"/>
                <w:iCs/>
                <w:color w:val="323E4F" w:themeColor="text2" w:themeShade="BF"/>
                <w:lang w:val="en-GB"/>
              </w:rPr>
            </w:pPr>
            <w:r w:rsidRPr="002B5CAB">
              <w:rPr>
                <w:rFonts w:cs="Calibri"/>
                <w:b w:val="0"/>
                <w:bCs/>
                <w:i w:val="0"/>
                <w:iCs/>
                <w:color w:val="323E4F"/>
                <w:lang w:val="en-GB"/>
              </w:rPr>
              <w:t>work in pairs, group work</w:t>
            </w:r>
          </w:p>
          <w:p w14:paraId="3856F7DB" w14:textId="77777777" w:rsidR="00FE6368" w:rsidRPr="002B5CAB" w:rsidRDefault="00FE6368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</w:p>
          <w:p w14:paraId="1F15DD1D" w14:textId="77777777" w:rsidR="002B5DFF" w:rsidRPr="002B5CAB" w:rsidRDefault="00F52585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M</w:t>
            </w:r>
            <w:r w:rsidR="004E3F36" w:rsidRPr="002B5CAB">
              <w:rPr>
                <w:color w:val="323E4F" w:themeColor="text2" w:themeShade="BF"/>
                <w:lang w:val="en-GB"/>
              </w:rPr>
              <w:t>ethods</w:t>
            </w:r>
            <w:r w:rsidR="001331D0" w:rsidRPr="002B5CAB">
              <w:rPr>
                <w:color w:val="323E4F" w:themeColor="text2" w:themeShade="BF"/>
                <w:lang w:val="en-GB"/>
              </w:rPr>
              <w:t>:</w:t>
            </w:r>
          </w:p>
          <w:p w14:paraId="7B846B0D" w14:textId="5EC3FFB1" w:rsidR="009032CB" w:rsidRPr="002B5CAB" w:rsidRDefault="00DB0B32" w:rsidP="002B5DFF">
            <w:pPr>
              <w:pStyle w:val="Razred"/>
              <w:numPr>
                <w:ilvl w:val="0"/>
                <w:numId w:val="2"/>
              </w:numPr>
              <w:rPr>
                <w:b w:val="0"/>
                <w:bCs/>
                <w:i w:val="0"/>
                <w:iCs/>
                <w:color w:val="323E4F" w:themeColor="text2" w:themeShade="BF"/>
                <w:lang w:val="en-GB"/>
              </w:rPr>
            </w:pPr>
            <w:r w:rsidRPr="002B5CAB">
              <w:rPr>
                <w:rFonts w:cs="Calibri"/>
                <w:b w:val="0"/>
                <w:bCs/>
                <w:i w:val="0"/>
                <w:iCs/>
                <w:color w:val="323E4F"/>
                <w:lang w:val="en-GB"/>
              </w:rPr>
              <w:t>presentation, talk, discussion, interactive exercise</w:t>
            </w:r>
          </w:p>
        </w:tc>
      </w:tr>
      <w:tr w:rsidR="009032CB" w:rsidRPr="002B5CAB" w14:paraId="50EDAD33" w14:textId="77777777" w:rsidTr="00957009">
        <w:trPr>
          <w:trHeight w:val="80"/>
        </w:trPr>
        <w:tc>
          <w:tcPr>
            <w:tcW w:w="5000" w:type="pct"/>
            <w:tcBorders>
              <w:top w:val="nil"/>
              <w:left w:val="single" w:sz="4" w:space="0" w:color="auto"/>
            </w:tcBorders>
          </w:tcPr>
          <w:p w14:paraId="3A0E4805" w14:textId="77777777" w:rsidR="00FE6368" w:rsidRPr="002B5CAB" w:rsidRDefault="00FE6368" w:rsidP="002B5DFF">
            <w:pPr>
              <w:pStyle w:val="ListParagraph"/>
              <w:jc w:val="left"/>
              <w:rPr>
                <w:bCs/>
                <w:lang w:val="en-GB"/>
              </w:rPr>
            </w:pPr>
          </w:p>
        </w:tc>
      </w:tr>
    </w:tbl>
    <w:p w14:paraId="2333BC87" w14:textId="77777777" w:rsidR="00FE6368" w:rsidRPr="002B5CAB" w:rsidRDefault="00FE6368" w:rsidP="009976FF">
      <w:pPr>
        <w:rPr>
          <w:szCs w:val="20"/>
          <w:lang w:val="en-GB"/>
        </w:rPr>
      </w:pPr>
    </w:p>
    <w:tbl>
      <w:tblPr>
        <w:tblW w:w="494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8951"/>
      </w:tblGrid>
      <w:tr w:rsidR="00BD5282" w:rsidRPr="002B5CAB" w14:paraId="76D24413" w14:textId="77777777" w:rsidTr="00782E0A">
        <w:trPr>
          <w:trHeight w:val="287"/>
        </w:trPr>
        <w:tc>
          <w:tcPr>
            <w:tcW w:w="5000" w:type="pct"/>
            <w:shd w:val="clear" w:color="auto" w:fill="ACB9CA" w:themeFill="text2" w:themeFillTint="66"/>
            <w:vAlign w:val="center"/>
          </w:tcPr>
          <w:p w14:paraId="12D4551F" w14:textId="77777777" w:rsidR="00CA4949" w:rsidRPr="002B5CAB" w:rsidRDefault="00C40D07" w:rsidP="001331D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en-GB"/>
              </w:rPr>
            </w:pPr>
            <w:r w:rsidRPr="002B5CAB">
              <w:rPr>
                <w:rFonts w:cs="Arial"/>
                <w:b/>
                <w:color w:val="FFFFFF"/>
                <w:szCs w:val="20"/>
                <w:lang w:val="en-GB"/>
              </w:rPr>
              <w:t>ARTICULATION</w:t>
            </w:r>
          </w:p>
        </w:tc>
      </w:tr>
      <w:tr w:rsidR="00BD5282" w:rsidRPr="002B5CAB" w14:paraId="0C7C802F" w14:textId="77777777" w:rsidTr="00BD5282">
        <w:trPr>
          <w:trHeight w:val="190"/>
        </w:trPr>
        <w:tc>
          <w:tcPr>
            <w:tcW w:w="5000" w:type="pct"/>
            <w:vAlign w:val="center"/>
          </w:tcPr>
          <w:p w14:paraId="7B8A877B" w14:textId="39189332" w:rsidR="00BD5282" w:rsidRPr="002B5CAB" w:rsidRDefault="00EC6578" w:rsidP="0024778F">
            <w:pPr>
              <w:pStyle w:val="Razredcentar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Course</w:t>
            </w:r>
            <w:r w:rsidR="00107AE9" w:rsidRPr="002B5CAB">
              <w:rPr>
                <w:color w:val="323E4F" w:themeColor="text2" w:themeShade="BF"/>
                <w:lang w:val="en-GB"/>
              </w:rPr>
              <w:t xml:space="preserve"> </w:t>
            </w:r>
            <w:r w:rsidRPr="002B5CAB">
              <w:rPr>
                <w:color w:val="323E4F" w:themeColor="text2" w:themeShade="BF"/>
                <w:lang w:val="en-GB"/>
              </w:rPr>
              <w:t>of</w:t>
            </w:r>
            <w:r w:rsidR="00107AE9" w:rsidRPr="002B5CAB">
              <w:rPr>
                <w:color w:val="323E4F" w:themeColor="text2" w:themeShade="BF"/>
                <w:lang w:val="en-GB"/>
              </w:rPr>
              <w:t xml:space="preserve"> </w:t>
            </w:r>
            <w:r w:rsidRPr="002B5CAB">
              <w:rPr>
                <w:color w:val="323E4F" w:themeColor="text2" w:themeShade="BF"/>
                <w:lang w:val="en-GB"/>
              </w:rPr>
              <w:t>action</w:t>
            </w:r>
            <w:r w:rsidR="00107AE9" w:rsidRPr="002B5CAB">
              <w:rPr>
                <w:color w:val="323E4F" w:themeColor="text2" w:themeShade="BF"/>
                <w:lang w:val="en-GB"/>
              </w:rPr>
              <w:t xml:space="preserve"> </w:t>
            </w:r>
            <w:r w:rsidRPr="002B5CAB">
              <w:rPr>
                <w:color w:val="323E4F" w:themeColor="text2" w:themeShade="BF"/>
                <w:lang w:val="en-GB"/>
              </w:rPr>
              <w:t>(duration</w:t>
            </w:r>
            <w:r w:rsidR="002B5CAB">
              <w:rPr>
                <w:color w:val="323E4F" w:themeColor="text2" w:themeShade="BF"/>
                <w:lang w:val="en-GB"/>
              </w:rPr>
              <w:t xml:space="preserve"> in</w:t>
            </w:r>
            <w:r w:rsidRPr="002B5CAB">
              <w:rPr>
                <w:color w:val="323E4F" w:themeColor="text2" w:themeShade="BF"/>
                <w:lang w:val="en-GB"/>
              </w:rPr>
              <w:t xml:space="preserve"> minutes</w:t>
            </w:r>
            <w:r w:rsidR="00BD5282" w:rsidRPr="002B5CAB">
              <w:rPr>
                <w:color w:val="323E4F" w:themeColor="text2" w:themeShade="BF"/>
                <w:lang w:val="en-GB"/>
              </w:rPr>
              <w:t>)</w:t>
            </w:r>
          </w:p>
        </w:tc>
      </w:tr>
      <w:tr w:rsidR="00BD5282" w:rsidRPr="002B5CAB" w14:paraId="327CB7B9" w14:textId="77777777" w:rsidTr="001E46EC">
        <w:trPr>
          <w:trHeight w:val="417"/>
        </w:trPr>
        <w:tc>
          <w:tcPr>
            <w:tcW w:w="5000" w:type="pct"/>
            <w:tcBorders>
              <w:bottom w:val="nil"/>
            </w:tcBorders>
            <w:vAlign w:val="center"/>
          </w:tcPr>
          <w:p w14:paraId="1F4E405A" w14:textId="77777777" w:rsidR="00BD5282" w:rsidRPr="002B5CAB" w:rsidRDefault="00BB1EA6" w:rsidP="00C11074">
            <w:pPr>
              <w:jc w:val="center"/>
              <w:rPr>
                <w:b/>
                <w:lang w:val="en-GB"/>
              </w:rPr>
            </w:pPr>
            <w:r w:rsidRPr="002B5CAB">
              <w:rPr>
                <w:b/>
                <w:lang w:val="en-GB"/>
              </w:rPr>
              <w:t>INTRODUCTION</w:t>
            </w:r>
          </w:p>
          <w:p w14:paraId="180775CB" w14:textId="77777777" w:rsidR="00DB0B32" w:rsidRPr="002B5CAB" w:rsidRDefault="00DB0B32" w:rsidP="00C11074">
            <w:pPr>
              <w:jc w:val="center"/>
              <w:rPr>
                <w:b/>
                <w:lang w:val="en-GB"/>
              </w:rPr>
            </w:pPr>
          </w:p>
          <w:p w14:paraId="4111470B" w14:textId="7ED3B2B6" w:rsidR="002B5DFF" w:rsidRPr="002B5CAB" w:rsidRDefault="002B5CAB" w:rsidP="002B5DFF">
            <w:pPr>
              <w:jc w:val="left"/>
              <w:rPr>
                <w:rFonts w:cs="Calibri"/>
                <w:b/>
                <w:bCs/>
                <w:color w:val="44546A"/>
                <w:szCs w:val="20"/>
                <w:lang w:val="en-GB" w:eastAsia="en-US"/>
              </w:rPr>
            </w:pPr>
            <w:r>
              <w:rPr>
                <w:rFonts w:cs="Calibri"/>
                <w:b/>
                <w:bCs/>
                <w:color w:val="44546A"/>
                <w:szCs w:val="20"/>
                <w:lang w:val="en-GB" w:eastAsia="en-US"/>
              </w:rPr>
              <w:t>Defining</w:t>
            </w:r>
            <w:r w:rsidR="002B5DFF" w:rsidRPr="002B5CAB">
              <w:rPr>
                <w:rFonts w:cs="Calibri"/>
                <w:b/>
                <w:bCs/>
                <w:color w:val="44546A"/>
                <w:szCs w:val="20"/>
                <w:lang w:val="en-GB" w:eastAsia="en-US"/>
              </w:rPr>
              <w:t xml:space="preserve"> the goal of the lesson: </w:t>
            </w:r>
          </w:p>
          <w:p w14:paraId="4EDF5939" w14:textId="77777777" w:rsidR="002B5DFF" w:rsidRPr="002B5CAB" w:rsidRDefault="002B5DFF" w:rsidP="002B5DFF">
            <w:pPr>
              <w:jc w:val="left"/>
              <w:rPr>
                <w:rFonts w:cs="Calibri"/>
                <w:bCs/>
                <w:color w:val="44546A"/>
                <w:szCs w:val="20"/>
                <w:lang w:val="en-GB" w:eastAsia="en-US"/>
              </w:rPr>
            </w:pPr>
            <w:r w:rsidRPr="002B5CAB">
              <w:rPr>
                <w:rFonts w:cs="Calibri"/>
                <w:bCs/>
                <w:color w:val="44546A"/>
                <w:szCs w:val="20"/>
                <w:lang w:val="en-GB" w:eastAsia="en-US"/>
              </w:rPr>
              <w:t xml:space="preserve">To program our </w:t>
            </w:r>
            <w:proofErr w:type="spellStart"/>
            <w:r w:rsidRPr="002B5CAB">
              <w:rPr>
                <w:rFonts w:cs="Calibri"/>
                <w:bCs/>
                <w:color w:val="44546A"/>
                <w:szCs w:val="20"/>
                <w:lang w:val="en-GB" w:eastAsia="en-US"/>
              </w:rPr>
              <w:t>ARTIEbot</w:t>
            </w:r>
            <w:proofErr w:type="spellEnd"/>
            <w:r w:rsidRPr="002B5CAB">
              <w:rPr>
                <w:rFonts w:cs="Calibri"/>
                <w:bCs/>
                <w:color w:val="44546A"/>
                <w:szCs w:val="20"/>
                <w:lang w:val="en-GB" w:eastAsia="en-US"/>
              </w:rPr>
              <w:t xml:space="preserve"> for the first time and to see how to move it.</w:t>
            </w:r>
          </w:p>
          <w:p w14:paraId="696EAC95" w14:textId="77777777" w:rsidR="002B5DFF" w:rsidRPr="002B5CAB" w:rsidRDefault="002B5DFF" w:rsidP="002B5DFF">
            <w:pPr>
              <w:jc w:val="left"/>
              <w:rPr>
                <w:rFonts w:cs="Calibri"/>
                <w:bCs/>
                <w:color w:val="44546A"/>
                <w:szCs w:val="20"/>
                <w:lang w:val="en-GB" w:eastAsia="en-US"/>
              </w:rPr>
            </w:pPr>
          </w:p>
          <w:p w14:paraId="55DFB7E7" w14:textId="74841355" w:rsidR="002B5DFF" w:rsidRPr="002B5CAB" w:rsidRDefault="002B5DFF" w:rsidP="002B5DFF">
            <w:pPr>
              <w:jc w:val="left"/>
              <w:rPr>
                <w:rFonts w:cs="Calibri"/>
                <w:bCs/>
                <w:color w:val="44546A"/>
                <w:szCs w:val="20"/>
                <w:lang w:val="en-GB" w:eastAsia="en-US"/>
              </w:rPr>
            </w:pPr>
            <w:r w:rsidRPr="002B5CAB">
              <w:rPr>
                <w:rFonts w:cs="Calibri"/>
                <w:bCs/>
                <w:color w:val="44546A"/>
                <w:szCs w:val="20"/>
                <w:lang w:val="en-GB" w:eastAsia="en-US"/>
              </w:rPr>
              <w:t xml:space="preserve">Let’s face it, robots are cool. In this class we provide a step-by-step, easy-to-follow tutorial (with code samples) that walks you through the process of </w:t>
            </w:r>
            <w:proofErr w:type="spellStart"/>
            <w:r w:rsidRPr="002B5CAB">
              <w:rPr>
                <w:rFonts w:cs="Calibri"/>
                <w:bCs/>
                <w:color w:val="44546A"/>
                <w:szCs w:val="20"/>
                <w:lang w:val="en-GB" w:eastAsia="en-US"/>
              </w:rPr>
              <w:t>programing</w:t>
            </w:r>
            <w:proofErr w:type="spellEnd"/>
            <w:r w:rsidRPr="002B5CAB">
              <w:rPr>
                <w:rFonts w:cs="Calibri"/>
                <w:bCs/>
                <w:color w:val="44546A"/>
                <w:szCs w:val="20"/>
                <w:lang w:val="en-GB" w:eastAsia="en-US"/>
              </w:rPr>
              <w:t xml:space="preserve"> a basic autonomous mobile robot to move.</w:t>
            </w:r>
          </w:p>
          <w:p w14:paraId="6927AF4B" w14:textId="07B11530" w:rsidR="00F066F5" w:rsidRPr="002B5CAB" w:rsidRDefault="00F066F5" w:rsidP="00056E01">
            <w:pPr>
              <w:jc w:val="left"/>
              <w:rPr>
                <w:rFonts w:ascii="Times New Roman" w:hAnsi="Times New Roman"/>
                <w:sz w:val="24"/>
                <w:lang w:val="en-GB" w:eastAsia="en-US"/>
              </w:rPr>
            </w:pPr>
          </w:p>
        </w:tc>
      </w:tr>
      <w:tr w:rsidR="00BD5282" w:rsidRPr="002B5CAB" w14:paraId="3DC19E40" w14:textId="77777777" w:rsidTr="00BD5282">
        <w:trPr>
          <w:trHeight w:val="7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75A10820" w14:textId="77777777" w:rsidR="003A51AB" w:rsidRPr="002B5CAB" w:rsidRDefault="003A51AB" w:rsidP="003A0745">
            <w:pPr>
              <w:rPr>
                <w:lang w:val="en-GB"/>
              </w:rPr>
            </w:pPr>
          </w:p>
        </w:tc>
      </w:tr>
      <w:tr w:rsidR="00BD5282" w:rsidRPr="002B5CAB" w14:paraId="6DCE60C1" w14:textId="77777777" w:rsidTr="00BD5282">
        <w:trPr>
          <w:trHeight w:val="210"/>
        </w:trPr>
        <w:tc>
          <w:tcPr>
            <w:tcW w:w="5000" w:type="pct"/>
            <w:tcBorders>
              <w:bottom w:val="nil"/>
            </w:tcBorders>
            <w:vAlign w:val="center"/>
          </w:tcPr>
          <w:p w14:paraId="47E0C302" w14:textId="77777777" w:rsidR="00BD5282" w:rsidRPr="002B5CAB" w:rsidRDefault="00C40D07" w:rsidP="00C11074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  <w:r w:rsidRPr="002B5CAB">
              <w:rPr>
                <w:rFonts w:cs="Arial"/>
                <w:b/>
                <w:bCs/>
                <w:szCs w:val="20"/>
                <w:lang w:val="en-GB"/>
              </w:rPr>
              <w:t>MAIN PART</w:t>
            </w:r>
          </w:p>
          <w:p w14:paraId="6348820C" w14:textId="77777777" w:rsidR="002B5DFF" w:rsidRPr="002B5CAB" w:rsidRDefault="002B5DFF" w:rsidP="009D5D72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1B68A81E" w14:textId="5F74420D" w:rsidR="002B5DFF" w:rsidRPr="002B5CAB" w:rsidRDefault="002B5DFF" w:rsidP="002B5DFF">
            <w:pPr>
              <w:rPr>
                <w:rFonts w:cs="Calibri"/>
                <w:color w:val="44546A"/>
                <w:szCs w:val="20"/>
                <w:lang w:val="en-GB"/>
              </w:rPr>
            </w:pPr>
            <w:r w:rsidRPr="002B5CAB">
              <w:rPr>
                <w:rFonts w:cs="Calibri"/>
                <w:color w:val="44546A"/>
                <w:szCs w:val="20"/>
                <w:lang w:val="en-GB"/>
              </w:rPr>
              <w:t xml:space="preserve">A teacher </w:t>
            </w:r>
            <w:proofErr w:type="spellStart"/>
            <w:r w:rsidR="0041481D">
              <w:rPr>
                <w:rFonts w:cs="Calibri"/>
                <w:color w:val="44546A"/>
                <w:szCs w:val="20"/>
                <w:lang w:val="en-GB"/>
              </w:rPr>
              <w:t>assissts</w:t>
            </w:r>
            <w:proofErr w:type="spellEnd"/>
            <w:r w:rsidR="0041481D" w:rsidRPr="002B5CAB">
              <w:rPr>
                <w:rFonts w:cs="Calibri"/>
                <w:color w:val="44546A"/>
                <w:szCs w:val="20"/>
                <w:lang w:val="en-GB"/>
              </w:rPr>
              <w:t xml:space="preserve"> </w:t>
            </w:r>
            <w:r w:rsidRPr="002B5CAB">
              <w:rPr>
                <w:rFonts w:cs="Calibri"/>
                <w:color w:val="44546A"/>
                <w:szCs w:val="20"/>
                <w:lang w:val="en-GB"/>
              </w:rPr>
              <w:t xml:space="preserve">a student in </w:t>
            </w:r>
            <w:r w:rsidR="0041481D">
              <w:rPr>
                <w:rFonts w:cs="Calibri"/>
                <w:color w:val="44546A"/>
                <w:szCs w:val="20"/>
                <w:lang w:val="en-GB"/>
              </w:rPr>
              <w:t>writing the code for the</w:t>
            </w:r>
            <w:r w:rsidRPr="002B5CAB">
              <w:rPr>
                <w:rFonts w:cs="Calibri"/>
                <w:color w:val="44546A"/>
                <w:szCs w:val="20"/>
                <w:lang w:val="en-GB"/>
              </w:rPr>
              <w:t xml:space="preserve"> robot that we have assembled and </w:t>
            </w:r>
            <w:r w:rsidR="0041481D" w:rsidRPr="002B5CAB">
              <w:rPr>
                <w:rFonts w:cs="Calibri"/>
                <w:color w:val="44546A"/>
                <w:szCs w:val="20"/>
                <w:lang w:val="en-GB"/>
              </w:rPr>
              <w:t>mak</w:t>
            </w:r>
            <w:r w:rsidR="0041481D">
              <w:rPr>
                <w:rFonts w:cs="Calibri"/>
                <w:color w:val="44546A"/>
                <w:szCs w:val="20"/>
                <w:lang w:val="en-GB"/>
              </w:rPr>
              <w:t>e it able to</w:t>
            </w:r>
            <w:r w:rsidRPr="002B5CAB">
              <w:rPr>
                <w:bCs/>
                <w:color w:val="323E4F" w:themeColor="text2" w:themeShade="BF"/>
                <w:lang w:val="en-GB"/>
              </w:rPr>
              <w:t xml:space="preserve"> move.</w:t>
            </w:r>
          </w:p>
          <w:p w14:paraId="1A3FC4AC" w14:textId="77777777" w:rsidR="002B5DFF" w:rsidRPr="002B5CAB" w:rsidRDefault="002B5DFF" w:rsidP="009D5D72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14A601B1" w14:textId="6FB1FCE5" w:rsidR="004D47EF" w:rsidRPr="00AE38BA" w:rsidRDefault="004D47EF" w:rsidP="009D5D72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Step 1</w:t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(both options)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: </w:t>
            </w:r>
            <w:r w:rsidR="00B37BD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Go to: </w:t>
            </w:r>
            <w:hyperlink r:id="rId8" w:history="1">
              <w:r w:rsidR="00B37BDE" w:rsidRPr="00AE38BA">
                <w:rPr>
                  <w:rStyle w:val="Hyperlink"/>
                  <w:rFonts w:cs="Arial"/>
                  <w:color w:val="44546A" w:themeColor="text2"/>
                  <w:szCs w:val="20"/>
                  <w:lang w:val="en-GB"/>
                </w:rPr>
                <w:t>http://mindplus.cc/download-en.html</w:t>
              </w:r>
            </w:hyperlink>
            <w:r w:rsidR="00B37BD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and download version for your computer operating system. Install and start the Mind+. </w:t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>After starting</w:t>
            </w:r>
            <w:r w:rsidR="00B37BDE" w:rsidRPr="00AE38BA">
              <w:rPr>
                <w:rFonts w:cs="Arial"/>
                <w:color w:val="44546A" w:themeColor="text2"/>
                <w:szCs w:val="20"/>
                <w:lang w:val="en-GB"/>
              </w:rPr>
              <w:t>, switch to Offline mode.</w:t>
            </w:r>
          </w:p>
          <w:p w14:paraId="1C1FD999" w14:textId="77777777" w:rsidR="00AE38BA" w:rsidRPr="00AE38BA" w:rsidRDefault="00AE38BA" w:rsidP="009D5D72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5D641521" w14:textId="06AA1A9B" w:rsidR="00B37BDE" w:rsidRPr="00AE38BA" w:rsidRDefault="00A12CEB" w:rsidP="00AE38BA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46CB609C" wp14:editId="304AFA76">
                  <wp:extent cx="2322576" cy="456659"/>
                  <wp:effectExtent l="0" t="0" r="1905" b="635"/>
                  <wp:docPr id="20" name="Slika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Slika 20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99" cy="464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34F18B" w14:textId="77777777" w:rsidR="00C628CE" w:rsidRPr="00AE38BA" w:rsidRDefault="00C628CE" w:rsidP="00B37BDE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26F8B7E" w14:textId="2576A8C2" w:rsidR="00C628CE" w:rsidRPr="00AE38BA" w:rsidRDefault="00C628CE" w:rsidP="00B37BDE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If you are working with Arduino skip directly to step 2. -&gt;</w:t>
            </w:r>
          </w:p>
          <w:p w14:paraId="10270A6F" w14:textId="0E233DE3" w:rsidR="00C628CE" w:rsidRPr="00AE38BA" w:rsidRDefault="00C628CE" w:rsidP="00B37BDE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909DF84" w14:textId="091B92D2" w:rsidR="00C628CE" w:rsidRPr="00AE38BA" w:rsidRDefault="00C628CE" w:rsidP="00B37BDE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proofErr w:type="spellStart"/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Maqueen</w:t>
            </w:r>
            <w:proofErr w:type="spellEnd"/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Plus:</w:t>
            </w:r>
          </w:p>
          <w:p w14:paraId="01DC25BC" w14:textId="77777777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</w:p>
          <w:p w14:paraId="605BA8D4" w14:textId="410F0811" w:rsidR="00C628CE" w:rsidRPr="00AE38BA" w:rsidRDefault="00A12CEB" w:rsidP="00C628CE">
            <w:pPr>
              <w:spacing w:after="160" w:line="259" w:lineRule="auto"/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30C69431" wp14:editId="55A5646E">
                  <wp:extent cx="5443728" cy="1280807"/>
                  <wp:effectExtent l="0" t="0" r="5080" b="0"/>
                  <wp:docPr id="19" name="Slika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Slika 19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1239" cy="1284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628CE" w:rsidRPr="002B5CAB">
              <w:rPr>
                <w:rFonts w:cs="Arial"/>
                <w:szCs w:val="20"/>
                <w:lang w:val="en-GB"/>
              </w:rPr>
              <w:br/>
            </w:r>
            <w:r w:rsidR="00C628CE" w:rsidRPr="002B5CAB">
              <w:rPr>
                <w:rFonts w:cs="Arial"/>
                <w:szCs w:val="20"/>
                <w:lang w:val="en-GB"/>
              </w:rPr>
              <w:br/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Click on Extensions and from </w:t>
            </w:r>
            <w:r w:rsidR="00C628CE"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Board</w:t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tab select </w:t>
            </w:r>
            <w:proofErr w:type="spellStart"/>
            <w:r w:rsidR="00C628CE"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micro:bit</w:t>
            </w:r>
            <w:proofErr w:type="spellEnd"/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, from </w:t>
            </w:r>
            <w:r w:rsidR="00C628CE"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Shield</w:t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tab select </w:t>
            </w:r>
            <w:proofErr w:type="spellStart"/>
            <w:r w:rsidR="00C628CE"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Maqueen</w:t>
            </w:r>
            <w:proofErr w:type="spellEnd"/>
            <w:r w:rsidR="00C628CE"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 xml:space="preserve"> Plus</w:t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  <w:r w:rsidR="00E15EBB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or </w:t>
            </w:r>
            <w:proofErr w:type="spellStart"/>
            <w:r w:rsidR="00E15EBB"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Maqueen</w:t>
            </w:r>
            <w:proofErr w:type="spellEnd"/>
            <w:r w:rsidR="00E15EBB"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 xml:space="preserve"> Plus V2</w:t>
            </w:r>
            <w:r w:rsidR="00E15EBB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and from </w:t>
            </w:r>
            <w:r w:rsidR="00C628CE"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Sensor</w:t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tab select </w:t>
            </w:r>
            <w:r w:rsidR="00C628CE"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HUSKYLENS AI camera</w:t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. Click on Back and your software is ready to use selected 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modules</w:t>
            </w:r>
            <w:r w:rsidR="00C628CE" w:rsidRPr="00AE38BA">
              <w:rPr>
                <w:rFonts w:cs="Arial"/>
                <w:color w:val="44546A" w:themeColor="text2"/>
                <w:szCs w:val="20"/>
                <w:lang w:val="en-GB"/>
              </w:rPr>
              <w:t>.</w:t>
            </w:r>
          </w:p>
          <w:p w14:paraId="3768BFE2" w14:textId="77777777" w:rsidR="00C628CE" w:rsidRPr="00AE38BA" w:rsidRDefault="00C628CE" w:rsidP="00C628CE">
            <w:pPr>
              <w:spacing w:after="160" w:line="259" w:lineRule="auto"/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Connect </w:t>
            </w:r>
            <w:proofErr w:type="spellStart"/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micro:bit</w:t>
            </w:r>
            <w:proofErr w:type="spellEnd"/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to your computer via USB micro cable and power indicator will turn on</w:t>
            </w:r>
          </w:p>
          <w:p w14:paraId="3E72654E" w14:textId="3A6E9835" w:rsidR="00C628CE" w:rsidRPr="002B5CAB" w:rsidRDefault="00B71471" w:rsidP="00AE38BA">
            <w:pPr>
              <w:spacing w:after="160" w:line="259" w:lineRule="auto"/>
              <w:jc w:val="center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0BE86758" wp14:editId="4B079C7C">
                  <wp:extent cx="4218432" cy="1537611"/>
                  <wp:effectExtent l="0" t="0" r="0" b="5715"/>
                  <wp:docPr id="23" name="Slika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Slika 2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3721" cy="1546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A5399A" w14:textId="77777777" w:rsidR="00C628CE" w:rsidRPr="00AE38BA" w:rsidRDefault="00C628CE" w:rsidP="00C628CE">
            <w:pPr>
              <w:spacing w:after="160" w:line="259" w:lineRule="auto"/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Click on Connect Device and select </w:t>
            </w:r>
            <w:proofErr w:type="spellStart"/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micro:bit</w:t>
            </w:r>
            <w:proofErr w:type="spellEnd"/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. Install the device drivers if necessary.</w:t>
            </w:r>
          </w:p>
          <w:p w14:paraId="76031594" w14:textId="58D547C1" w:rsidR="00C628CE" w:rsidRPr="002B5CAB" w:rsidRDefault="00C628CE" w:rsidP="00AE38BA">
            <w:pPr>
              <w:spacing w:after="160" w:line="259" w:lineRule="auto"/>
              <w:jc w:val="center"/>
              <w:rPr>
                <w:rFonts w:cs="Arial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Test the uploading sequence with this code:</w:t>
            </w:r>
            <w:r w:rsidRPr="002B5CAB">
              <w:rPr>
                <w:rFonts w:cs="Arial"/>
                <w:szCs w:val="20"/>
                <w:lang w:val="en-GB"/>
              </w:rPr>
              <w:br/>
            </w:r>
            <w:r w:rsidRPr="002B5CAB">
              <w:rPr>
                <w:rFonts w:cs="Arial"/>
                <w:szCs w:val="20"/>
                <w:lang w:val="en-GB"/>
              </w:rPr>
              <w:br/>
            </w:r>
            <w:r w:rsidR="00C872A4"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092EA63C" wp14:editId="694D959C">
                  <wp:extent cx="3340608" cy="896122"/>
                  <wp:effectExtent l="0" t="0" r="0" b="0"/>
                  <wp:docPr id="27" name="Slika 27" descr="Slika na kojoj se prikazuje stol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lika 27" descr="Slika na kojoj se prikazuje stol&#10;&#10;Opis je automatski generiran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5044" cy="905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EA0915" w14:textId="77777777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</w:p>
          <w:p w14:paraId="1A7F9BA3" w14:textId="77777777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</w:p>
          <w:p w14:paraId="25792EA7" w14:textId="254EBB91" w:rsidR="00C628CE" w:rsidRPr="00AE38BA" w:rsidRDefault="00C628CE" w:rsidP="00AE38BA">
            <w:pPr>
              <w:spacing w:after="160" w:line="259" w:lineRule="auto"/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lastRenderedPageBreak/>
              <w:t xml:space="preserve">Click on upload. 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="00E93C19" w:rsidRPr="00AE38BA">
              <w:rPr>
                <w:rFonts w:cs="Arial"/>
                <w:color w:val="44546A" w:themeColor="text2"/>
                <w:szCs w:val="20"/>
                <w:lang w:val="en-GB"/>
              </w:rPr>
              <w:t>Robot should move forward for one second and stop.</w:t>
            </w:r>
          </w:p>
          <w:p w14:paraId="49274E76" w14:textId="0A16C6CA" w:rsidR="00C628CE" w:rsidRPr="00AE38BA" w:rsidRDefault="005155BA" w:rsidP="00AE38BA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Try this sequence - robot should move as described in comments.</w:t>
            </w:r>
          </w:p>
          <w:p w14:paraId="7CB1FB64" w14:textId="53061C2B" w:rsidR="005155BA" w:rsidRPr="002B5CAB" w:rsidRDefault="005155BA" w:rsidP="00B37BDE">
            <w:pPr>
              <w:rPr>
                <w:rFonts w:cs="Arial"/>
                <w:szCs w:val="20"/>
                <w:lang w:val="en-GB"/>
              </w:rPr>
            </w:pPr>
          </w:p>
          <w:p w14:paraId="2C738CBE" w14:textId="5CB24221" w:rsidR="005155BA" w:rsidRPr="002B5CAB" w:rsidRDefault="00C872A4" w:rsidP="00AE38BA">
            <w:pPr>
              <w:jc w:val="center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3D9FD4D0" wp14:editId="12D338A9">
                  <wp:extent cx="5059679" cy="2529840"/>
                  <wp:effectExtent l="0" t="0" r="8255" b="3810"/>
                  <wp:docPr id="26" name="Slika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Slika 2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7980" cy="2538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900D60" w14:textId="2E5DDA5E" w:rsidR="005155BA" w:rsidRPr="002B5CAB" w:rsidRDefault="005155BA" w:rsidP="00B37BDE">
            <w:pPr>
              <w:rPr>
                <w:rFonts w:cs="Arial"/>
                <w:szCs w:val="20"/>
                <w:lang w:val="en-GB"/>
              </w:rPr>
            </w:pPr>
          </w:p>
          <w:p w14:paraId="0C00A62B" w14:textId="50C55F5F" w:rsidR="005155BA" w:rsidRPr="00AE38BA" w:rsidRDefault="005155BA" w:rsidP="005155BA">
            <w:pPr>
              <w:spacing w:after="160" w:line="259" w:lineRule="auto"/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Click on upload. 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br/>
              <w:t>Robot should move as described in comments (yellow blocks).</w:t>
            </w:r>
          </w:p>
          <w:p w14:paraId="26EC9461" w14:textId="4D0461A8" w:rsidR="00C628CE" w:rsidRPr="00AE38BA" w:rsidRDefault="007412EE" w:rsidP="00AE38BA">
            <w:pPr>
              <w:spacing w:after="160" w:line="259" w:lineRule="auto"/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Try various speeds to make your robot go faster or slower.</w:t>
            </w:r>
          </w:p>
          <w:p w14:paraId="3F9B8E3C" w14:textId="03F9F304" w:rsidR="004D47EF" w:rsidRPr="00AE38BA" w:rsidRDefault="004D47EF" w:rsidP="00B37BDE">
            <w:pPr>
              <w:rPr>
                <w:noProof/>
                <w:color w:val="44546A" w:themeColor="text2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Step 2: </w:t>
            </w:r>
            <w:r w:rsidR="00B37BDE" w:rsidRPr="00AE38BA">
              <w:rPr>
                <w:noProof/>
                <w:color w:val="44546A" w:themeColor="text2"/>
                <w:lang w:val="en-GB"/>
              </w:rPr>
              <w:t>Open Extensions and select board - Arduino UNO</w:t>
            </w:r>
          </w:p>
          <w:p w14:paraId="33482D25" w14:textId="77777777" w:rsidR="00AE38BA" w:rsidRPr="002B5CAB" w:rsidRDefault="00AE38BA" w:rsidP="00B37BDE">
            <w:pPr>
              <w:rPr>
                <w:noProof/>
                <w:lang w:val="en-GB"/>
              </w:rPr>
            </w:pPr>
          </w:p>
          <w:p w14:paraId="6984501A" w14:textId="710ACB7B" w:rsidR="003F541A" w:rsidRDefault="00220CC1" w:rsidP="00AE38BA">
            <w:pPr>
              <w:jc w:val="center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462D2B6A" wp14:editId="3DE1EDFA">
                  <wp:extent cx="4041648" cy="2293089"/>
                  <wp:effectExtent l="0" t="0" r="0" b="0"/>
                  <wp:docPr id="28" name="Slika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Slika 28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1501" cy="2298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862361" w14:textId="77777777" w:rsidR="00AE38BA" w:rsidRPr="00AE38BA" w:rsidRDefault="00AE38BA" w:rsidP="00AE38BA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CFEB7C3" w14:textId="38243B02" w:rsidR="00B37BDE" w:rsidRPr="00AE38BA" w:rsidRDefault="004D47EF" w:rsidP="00B37BDE">
            <w:pPr>
              <w:rPr>
                <w:noProof/>
                <w:color w:val="44546A" w:themeColor="text2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Step 3: </w:t>
            </w:r>
            <w:r w:rsidR="00B37BDE" w:rsidRPr="00AE38BA">
              <w:rPr>
                <w:noProof/>
                <w:color w:val="44546A" w:themeColor="text2"/>
                <w:lang w:val="en-GB"/>
              </w:rPr>
              <w:t xml:space="preserve">Switch to sensor tab and select sensor </w:t>
            </w:r>
            <w:r w:rsidR="00AE38BA">
              <w:rPr>
                <w:noProof/>
                <w:color w:val="44546A" w:themeColor="text2"/>
                <w:lang w:val="en-GB"/>
              </w:rPr>
              <w:t>–</w:t>
            </w:r>
            <w:r w:rsidR="00B37BDE" w:rsidRPr="00AE38BA">
              <w:rPr>
                <w:noProof/>
                <w:color w:val="44546A" w:themeColor="text2"/>
                <w:lang w:val="en-GB"/>
              </w:rPr>
              <w:t xml:space="preserve"> HUSKYLENS AI Camera </w:t>
            </w:r>
          </w:p>
          <w:p w14:paraId="59288D9A" w14:textId="120F600C" w:rsidR="00472150" w:rsidRDefault="00220CC1" w:rsidP="00AE38BA">
            <w:pPr>
              <w:jc w:val="center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lastRenderedPageBreak/>
              <w:drawing>
                <wp:inline distT="0" distB="0" distL="0" distR="0" wp14:anchorId="72E461A1" wp14:editId="47BA46F1">
                  <wp:extent cx="2950464" cy="2064781"/>
                  <wp:effectExtent l="0" t="0" r="2540" b="0"/>
                  <wp:docPr id="30" name="Slika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Slika 30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042" cy="2074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7B3050" w14:textId="77777777" w:rsidR="00AE38BA" w:rsidRPr="002B5CAB" w:rsidRDefault="00AE38BA" w:rsidP="00AE38BA">
            <w:pPr>
              <w:jc w:val="center"/>
              <w:rPr>
                <w:rFonts w:cs="Arial"/>
                <w:szCs w:val="20"/>
                <w:lang w:val="en-GB"/>
              </w:rPr>
            </w:pPr>
          </w:p>
          <w:p w14:paraId="37C2AA1B" w14:textId="3301FB10" w:rsidR="00B37BDE" w:rsidRPr="00AE38BA" w:rsidRDefault="004D47EF" w:rsidP="00B37BDE">
            <w:pPr>
              <w:rPr>
                <w:noProof/>
                <w:color w:val="44546A" w:themeColor="text2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Step 4: </w:t>
            </w:r>
            <w:r w:rsidR="00B37BDE" w:rsidRPr="00AE38BA">
              <w:rPr>
                <w:noProof/>
                <w:color w:val="44546A" w:themeColor="text2"/>
                <w:lang w:val="en-GB"/>
              </w:rPr>
              <w:t>After selecting</w:t>
            </w:r>
            <w:r w:rsidR="0041481D" w:rsidRPr="00AE38BA">
              <w:rPr>
                <w:noProof/>
                <w:color w:val="44546A" w:themeColor="text2"/>
                <w:lang w:val="en-GB"/>
              </w:rPr>
              <w:t>,</w:t>
            </w:r>
            <w:r w:rsidR="00B37BDE" w:rsidRPr="00AE38BA">
              <w:rPr>
                <w:noProof/>
                <w:color w:val="44546A" w:themeColor="text2"/>
                <w:lang w:val="en-GB"/>
              </w:rPr>
              <w:t xml:space="preserve"> click on &lt;- Back and you are ready to use Arduino and Sensor blocks. Let’s test </w:t>
            </w:r>
            <w:r w:rsidR="0041481D" w:rsidRPr="00AE38BA">
              <w:rPr>
                <w:noProof/>
                <w:color w:val="44546A" w:themeColor="text2"/>
                <w:lang w:val="en-GB"/>
              </w:rPr>
              <w:t xml:space="preserve">it to see </w:t>
            </w:r>
            <w:r w:rsidR="00B37BDE" w:rsidRPr="00AE38BA">
              <w:rPr>
                <w:noProof/>
                <w:color w:val="44546A" w:themeColor="text2"/>
                <w:lang w:val="en-GB"/>
              </w:rPr>
              <w:t>if it works. Before that you need to connect device. Plug in your Arduino UNO via USB cable and select  COMX-Uno (or CH340)</w:t>
            </w:r>
            <w:r w:rsidR="00AB3445" w:rsidRPr="00AE38BA">
              <w:rPr>
                <w:noProof/>
                <w:color w:val="44546A" w:themeColor="text2"/>
                <w:lang w:val="en-GB"/>
              </w:rPr>
              <w:t xml:space="preserve"> depending of your Arduino manufacturer</w:t>
            </w:r>
            <w:r w:rsidR="00B37BDE" w:rsidRPr="00AE38BA">
              <w:rPr>
                <w:noProof/>
                <w:color w:val="44546A" w:themeColor="text2"/>
                <w:lang w:val="en-GB"/>
              </w:rPr>
              <w:t xml:space="preserve">. </w:t>
            </w:r>
          </w:p>
          <w:p w14:paraId="37FF7658" w14:textId="77777777" w:rsidR="00AE38BA" w:rsidRPr="002B5CAB" w:rsidRDefault="00AE38BA" w:rsidP="00B37BDE">
            <w:pPr>
              <w:rPr>
                <w:noProof/>
                <w:lang w:val="en-GB"/>
              </w:rPr>
            </w:pPr>
          </w:p>
          <w:p w14:paraId="6B6CB295" w14:textId="75B02543" w:rsidR="004D47EF" w:rsidRPr="002B5CAB" w:rsidRDefault="00AB3445" w:rsidP="009D5D72">
            <w:pPr>
              <w:jc w:val="left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0192613F" wp14:editId="7BAEBECC">
                  <wp:extent cx="5388864" cy="1073020"/>
                  <wp:effectExtent l="0" t="0" r="2540" b="0"/>
                  <wp:docPr id="31" name="Slika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Slika 31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5807" cy="1076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124E26" w14:textId="5AD6C471" w:rsidR="00D81579" w:rsidRPr="002B5CAB" w:rsidRDefault="00D81579" w:rsidP="009D5D72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1AE1A7E6" w14:textId="4E29E058" w:rsidR="00B37BDE" w:rsidRPr="00AE38BA" w:rsidRDefault="00B37BDE" w:rsidP="009D5D72">
            <w:pPr>
              <w:jc w:val="left"/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Basic movement</w:t>
            </w:r>
          </w:p>
          <w:p w14:paraId="3C265AC2" w14:textId="77777777" w:rsidR="00B37BDE" w:rsidRPr="00AE38BA" w:rsidRDefault="00B37BDE" w:rsidP="00B37BDE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Remember this table from hardware introduction scenario? 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914"/>
              <w:gridCol w:w="2905"/>
              <w:gridCol w:w="2906"/>
            </w:tblGrid>
            <w:tr w:rsidR="00AE38BA" w:rsidRPr="00AE38BA" w14:paraId="74793370" w14:textId="77777777" w:rsidTr="007B363D">
              <w:tc>
                <w:tcPr>
                  <w:tcW w:w="3005" w:type="dxa"/>
                  <w:shd w:val="clear" w:color="auto" w:fill="E7E6E6" w:themeFill="background2"/>
                </w:tcPr>
                <w:p w14:paraId="26748FA2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b/>
                      <w:bCs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b/>
                      <w:bCs/>
                      <w:color w:val="44546A" w:themeColor="text2"/>
                      <w:szCs w:val="20"/>
                      <w:lang w:val="en-GB"/>
                    </w:rPr>
                    <w:t>Function</w:t>
                  </w:r>
                </w:p>
              </w:tc>
              <w:tc>
                <w:tcPr>
                  <w:tcW w:w="3005" w:type="dxa"/>
                  <w:shd w:val="clear" w:color="auto" w:fill="E7E6E6" w:themeFill="background2"/>
                </w:tcPr>
                <w:p w14:paraId="60B6F472" w14:textId="2D7BD951" w:rsidR="00B37BDE" w:rsidRPr="00AE38BA" w:rsidRDefault="00943730" w:rsidP="00B37BDE">
                  <w:pPr>
                    <w:jc w:val="left"/>
                    <w:rPr>
                      <w:rFonts w:ascii="Calibri" w:hAnsi="Calibri" w:cs="Arial"/>
                      <w:b/>
                      <w:bCs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b/>
                      <w:bCs/>
                      <w:color w:val="44546A" w:themeColor="text2"/>
                      <w:szCs w:val="20"/>
                      <w:lang w:val="en-GB"/>
                    </w:rPr>
                    <w:t>Motor</w:t>
                  </w:r>
                  <w:r w:rsidR="00B37BDE" w:rsidRPr="00AE38BA">
                    <w:rPr>
                      <w:rFonts w:ascii="Calibri" w:hAnsi="Calibri" w:cs="Arial"/>
                      <w:b/>
                      <w:bCs/>
                      <w:color w:val="44546A" w:themeColor="text2"/>
                      <w:szCs w:val="20"/>
                      <w:lang w:val="en-GB"/>
                    </w:rPr>
                    <w:t xml:space="preserve"> A</w:t>
                  </w:r>
                  <w:r w:rsidR="00B37BDE" w:rsidRPr="00AE38BA">
                    <w:rPr>
                      <w:rFonts w:ascii="Calibri" w:hAnsi="Calibri" w:cs="Arial"/>
                      <w:b/>
                      <w:bCs/>
                      <w:color w:val="44546A" w:themeColor="text2"/>
                      <w:szCs w:val="20"/>
                      <w:lang w:val="en-GB"/>
                    </w:rPr>
                    <w:tab/>
                  </w:r>
                </w:p>
              </w:tc>
              <w:tc>
                <w:tcPr>
                  <w:tcW w:w="3006" w:type="dxa"/>
                  <w:shd w:val="clear" w:color="auto" w:fill="E7E6E6" w:themeFill="background2"/>
                </w:tcPr>
                <w:p w14:paraId="65CC94E6" w14:textId="0F246B0D" w:rsidR="00B37BDE" w:rsidRPr="00AE38BA" w:rsidRDefault="00943730" w:rsidP="00B37BDE">
                  <w:pPr>
                    <w:jc w:val="left"/>
                    <w:rPr>
                      <w:rFonts w:ascii="Calibri" w:hAnsi="Calibri" w:cs="Arial"/>
                      <w:b/>
                      <w:bCs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b/>
                      <w:bCs/>
                      <w:color w:val="44546A" w:themeColor="text2"/>
                      <w:szCs w:val="20"/>
                      <w:lang w:val="en-GB"/>
                    </w:rPr>
                    <w:t>Motor</w:t>
                  </w:r>
                  <w:r w:rsidR="00B37BDE" w:rsidRPr="00AE38BA">
                    <w:rPr>
                      <w:rFonts w:ascii="Calibri" w:hAnsi="Calibri" w:cs="Arial"/>
                      <w:b/>
                      <w:bCs/>
                      <w:color w:val="44546A" w:themeColor="text2"/>
                      <w:szCs w:val="20"/>
                      <w:lang w:val="en-GB"/>
                    </w:rPr>
                    <w:t xml:space="preserve"> B</w:t>
                  </w:r>
                </w:p>
              </w:tc>
            </w:tr>
            <w:tr w:rsidR="00AE38BA" w:rsidRPr="00AE38BA" w14:paraId="16222E04" w14:textId="77777777" w:rsidTr="007B363D">
              <w:tc>
                <w:tcPr>
                  <w:tcW w:w="3005" w:type="dxa"/>
                </w:tcPr>
                <w:p w14:paraId="68B74180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Direction</w:t>
                  </w:r>
                </w:p>
              </w:tc>
              <w:tc>
                <w:tcPr>
                  <w:tcW w:w="3005" w:type="dxa"/>
                </w:tcPr>
                <w:p w14:paraId="5958C867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Digital 12</w:t>
                  </w:r>
                </w:p>
              </w:tc>
              <w:tc>
                <w:tcPr>
                  <w:tcW w:w="3006" w:type="dxa"/>
                </w:tcPr>
                <w:p w14:paraId="3E0D0FC1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Digital 13</w:t>
                  </w:r>
                </w:p>
              </w:tc>
            </w:tr>
            <w:tr w:rsidR="00AE38BA" w:rsidRPr="00AE38BA" w14:paraId="27F42608" w14:textId="77777777" w:rsidTr="007B363D">
              <w:tc>
                <w:tcPr>
                  <w:tcW w:w="3005" w:type="dxa"/>
                </w:tcPr>
                <w:p w14:paraId="384C0D32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Speed (PWM)</w:t>
                  </w:r>
                </w:p>
              </w:tc>
              <w:tc>
                <w:tcPr>
                  <w:tcW w:w="3005" w:type="dxa"/>
                </w:tcPr>
                <w:p w14:paraId="58A3046A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Digital 3</w:t>
                  </w:r>
                </w:p>
              </w:tc>
              <w:tc>
                <w:tcPr>
                  <w:tcW w:w="3006" w:type="dxa"/>
                </w:tcPr>
                <w:p w14:paraId="00ED3AC4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Digital 11</w:t>
                  </w:r>
                </w:p>
              </w:tc>
            </w:tr>
            <w:tr w:rsidR="00AE38BA" w:rsidRPr="00AE38BA" w14:paraId="4CB155B2" w14:textId="77777777" w:rsidTr="007B363D">
              <w:tc>
                <w:tcPr>
                  <w:tcW w:w="3005" w:type="dxa"/>
                </w:tcPr>
                <w:p w14:paraId="5C63B68E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Brake</w:t>
                  </w:r>
                </w:p>
              </w:tc>
              <w:tc>
                <w:tcPr>
                  <w:tcW w:w="3005" w:type="dxa"/>
                </w:tcPr>
                <w:p w14:paraId="785F4D05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Digital 9</w:t>
                  </w:r>
                </w:p>
              </w:tc>
              <w:tc>
                <w:tcPr>
                  <w:tcW w:w="3006" w:type="dxa"/>
                </w:tcPr>
                <w:p w14:paraId="7B1AC2D5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Digital 8</w:t>
                  </w:r>
                </w:p>
              </w:tc>
            </w:tr>
            <w:tr w:rsidR="00AE38BA" w:rsidRPr="00AE38BA" w14:paraId="18412652" w14:textId="77777777" w:rsidTr="007B363D">
              <w:tc>
                <w:tcPr>
                  <w:tcW w:w="3005" w:type="dxa"/>
                </w:tcPr>
                <w:p w14:paraId="4A31724B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Current Sensing</w:t>
                  </w:r>
                </w:p>
              </w:tc>
              <w:tc>
                <w:tcPr>
                  <w:tcW w:w="3005" w:type="dxa"/>
                </w:tcPr>
                <w:p w14:paraId="65FA7EE9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Analog 0</w:t>
                  </w:r>
                </w:p>
              </w:tc>
              <w:tc>
                <w:tcPr>
                  <w:tcW w:w="3006" w:type="dxa"/>
                </w:tcPr>
                <w:p w14:paraId="55E39E6A" w14:textId="77777777" w:rsidR="00B37BDE" w:rsidRPr="00AE38BA" w:rsidRDefault="00B37BDE" w:rsidP="00B37BDE">
                  <w:pPr>
                    <w:jc w:val="left"/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</w:pPr>
                  <w:r w:rsidRPr="00AE38BA">
                    <w:rPr>
                      <w:rFonts w:ascii="Calibri" w:hAnsi="Calibri" w:cs="Arial"/>
                      <w:color w:val="44546A" w:themeColor="text2"/>
                      <w:szCs w:val="20"/>
                      <w:lang w:val="en-GB"/>
                    </w:rPr>
                    <w:t>Analog 1</w:t>
                  </w:r>
                </w:p>
              </w:tc>
            </w:tr>
          </w:tbl>
          <w:p w14:paraId="37906251" w14:textId="3A689CBA" w:rsidR="00B37BDE" w:rsidRPr="00AE38BA" w:rsidRDefault="00B37BDE" w:rsidP="009D5D72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5A5171C5" w14:textId="185F8280" w:rsidR="00B37BDE" w:rsidRPr="00AE38BA" w:rsidRDefault="00C56CA2" w:rsidP="009D5D72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Two </w:t>
            </w:r>
            <w:r w:rsidR="00943730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motors 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(A and B) are </w:t>
            </w:r>
            <w:r w:rsidR="00943730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left and right 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motors. Digital pins 12 and 13 are used to change directions (HIGH - one direction or LOW - opposite direction) and PWM pins 3 and 11 are used for setting the speed (0-255). Pins 9 and 8 engage/disengage the brakes (HIGH - brakes on, LOW - brakes off).</w:t>
            </w:r>
          </w:p>
          <w:p w14:paraId="5C3CEC9E" w14:textId="77777777" w:rsidR="00C56CA2" w:rsidRPr="00AE38BA" w:rsidRDefault="00C56CA2" w:rsidP="009D5D72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3900DB92" w14:textId="14D49069" w:rsidR="00BC2666" w:rsidRPr="00AE38BA" w:rsidRDefault="009203AA" w:rsidP="001E1138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Below you can see the example of code with comments on the right side to help you understand how it works</w:t>
            </w:r>
            <w:r w:rsidR="0041481D" w:rsidRPr="00AE38BA">
              <w:rPr>
                <w:rFonts w:cs="Arial"/>
                <w:color w:val="44546A" w:themeColor="text2"/>
                <w:szCs w:val="20"/>
                <w:lang w:val="en-GB"/>
              </w:rPr>
              <w:t>.</w:t>
            </w:r>
          </w:p>
          <w:p w14:paraId="0281AA97" w14:textId="022BD7F4" w:rsidR="009203AA" w:rsidRPr="002B5CAB" w:rsidRDefault="00AB3445" w:rsidP="00AE38BA">
            <w:pPr>
              <w:jc w:val="center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lastRenderedPageBreak/>
              <w:drawing>
                <wp:inline distT="0" distB="0" distL="0" distR="0" wp14:anchorId="67086243" wp14:editId="211E3F06">
                  <wp:extent cx="4551037" cy="3803904"/>
                  <wp:effectExtent l="0" t="0" r="2540" b="6350"/>
                  <wp:docPr id="32" name="Slika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Slika 32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0923" cy="3812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52568B" w14:textId="77777777" w:rsidR="009203AA" w:rsidRPr="002B5CAB" w:rsidRDefault="009203AA" w:rsidP="001E1138">
            <w:pPr>
              <w:rPr>
                <w:rFonts w:cs="Arial"/>
                <w:szCs w:val="20"/>
                <w:lang w:val="en-GB"/>
              </w:rPr>
            </w:pPr>
          </w:p>
          <w:p w14:paraId="24A23780" w14:textId="69A93FA2" w:rsidR="004F6A92" w:rsidRPr="00AE38BA" w:rsidRDefault="004F6A92" w:rsidP="001E1138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Step 1a: Press </w:t>
            </w:r>
            <w:r w:rsidRPr="00AE38BA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Upload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to transfer this code to the Arduino UNO.</w:t>
            </w:r>
          </w:p>
          <w:p w14:paraId="39BC7C6C" w14:textId="77777777" w:rsidR="00AE38BA" w:rsidRPr="002B5CAB" w:rsidRDefault="00AE38BA" w:rsidP="001E1138">
            <w:pPr>
              <w:rPr>
                <w:rFonts w:cs="Arial"/>
                <w:szCs w:val="20"/>
                <w:lang w:val="en-GB"/>
              </w:rPr>
            </w:pPr>
          </w:p>
          <w:p w14:paraId="6B13E481" w14:textId="08EDB275" w:rsidR="004F6A92" w:rsidRDefault="00AB3445" w:rsidP="00AE38BA">
            <w:pPr>
              <w:jc w:val="center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21E3DB7E" wp14:editId="1665534F">
                  <wp:extent cx="2700528" cy="530971"/>
                  <wp:effectExtent l="0" t="0" r="5080" b="2540"/>
                  <wp:docPr id="33" name="Slika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Slika 33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226" cy="535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E886A9" w14:textId="77777777" w:rsidR="00AE38BA" w:rsidRPr="00AE38BA" w:rsidRDefault="00AE38BA" w:rsidP="001E1138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1D4BECB7" w14:textId="77777777" w:rsidR="004F6A92" w:rsidRPr="00AE38BA" w:rsidRDefault="004F6A92" w:rsidP="004F6A92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Step 2a: Be careful, robot will start to move immediately after uploading is done! Robot should move forward for one second and stop.</w:t>
            </w:r>
          </w:p>
          <w:p w14:paraId="04C4E746" w14:textId="1404AF8E" w:rsidR="004F6A92" w:rsidRPr="00AE38BA" w:rsidRDefault="004F6A92" w:rsidP="004F6A92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Troubleshooting </w:t>
            </w:r>
            <w:r w:rsidR="0043298C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- 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if </w:t>
            </w:r>
            <w:r w:rsidR="0041481D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the 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robot:</w:t>
            </w:r>
          </w:p>
          <w:p w14:paraId="10E92427" w14:textId="77777777" w:rsidR="004F6A92" w:rsidRPr="00AE38BA" w:rsidRDefault="004F6A92" w:rsidP="004F6A92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- drives backward - switch red and black wires in terminals for both motors.</w:t>
            </w:r>
          </w:p>
          <w:p w14:paraId="5B1C96BA" w14:textId="77777777" w:rsidR="004F6A92" w:rsidRPr="00AE38BA" w:rsidRDefault="004F6A92" w:rsidP="004F6A92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- rotates clockwise- switch red and black wires in B motor terminals.</w:t>
            </w:r>
          </w:p>
          <w:p w14:paraId="1882051F" w14:textId="1CFB2988" w:rsidR="004F6A92" w:rsidRPr="00AE38BA" w:rsidRDefault="004F6A92" w:rsidP="004F6A92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- rotates counter-clockwise - switch red and black wires in A motor terminal.</w:t>
            </w:r>
          </w:p>
          <w:p w14:paraId="42FAF9D8" w14:textId="575E2839" w:rsidR="004F6A92" w:rsidRPr="002B5CAB" w:rsidRDefault="004F6A92" w:rsidP="004F6A92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rFonts w:eastAsia="Calibri" w:cs="Calibri"/>
                <w:noProof/>
                <w:sz w:val="24"/>
                <w:lang w:val="en-GB"/>
              </w:rPr>
              <w:drawing>
                <wp:inline distT="0" distB="0" distL="0" distR="0" wp14:anchorId="1AB91711" wp14:editId="49B6B3FA">
                  <wp:extent cx="4226668" cy="2377442"/>
                  <wp:effectExtent l="0" t="0" r="2540" b="3810"/>
                  <wp:docPr id="9" name="Picture 9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Graphical user interface, application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2987" cy="23866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39E833" w14:textId="1969D0F8" w:rsidR="004F6A92" w:rsidRPr="00AE38BA" w:rsidRDefault="004F6A92" w:rsidP="004F6A92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lastRenderedPageBreak/>
              <w:t>Now you should have your robot driving forward with HIGH state on pins 12 and 13.</w:t>
            </w:r>
          </w:p>
          <w:p w14:paraId="567827EE" w14:textId="77777777" w:rsidR="00291C5F" w:rsidRPr="00AE38BA" w:rsidRDefault="00291C5F" w:rsidP="004F6A92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28E8BC9" w14:textId="2E025902" w:rsidR="004F6A92" w:rsidRDefault="00291C5F" w:rsidP="004F6A92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There is also an easier way to program movement – we will use our custom-made blocks instead of repeating whole bunch of pin setting blocks.</w:t>
            </w:r>
          </w:p>
          <w:p w14:paraId="206900C3" w14:textId="77777777" w:rsidR="00AE38BA" w:rsidRPr="00AE38BA" w:rsidRDefault="00AE38BA" w:rsidP="004F6A92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6A800D49" w14:textId="5C89850C" w:rsidR="004F6A92" w:rsidRDefault="004F6A92" w:rsidP="001E1138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Step </w:t>
            </w:r>
            <w:r w:rsidR="00291C5F" w:rsidRPr="00AE38BA">
              <w:rPr>
                <w:rFonts w:cs="Arial"/>
                <w:color w:val="44546A" w:themeColor="text2"/>
                <w:szCs w:val="20"/>
                <w:lang w:val="en-GB"/>
              </w:rPr>
              <w:t>1b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: </w:t>
            </w:r>
            <w:r w:rsidR="00291C5F" w:rsidRPr="00AE38BA">
              <w:rPr>
                <w:rFonts w:cs="Arial"/>
                <w:color w:val="44546A" w:themeColor="text2"/>
                <w:szCs w:val="20"/>
                <w:lang w:val="en-GB"/>
              </w:rPr>
              <w:t>Click on My Blocks group (red).</w:t>
            </w:r>
          </w:p>
          <w:p w14:paraId="3B275A0A" w14:textId="77777777" w:rsidR="00AE38BA" w:rsidRPr="00AE38BA" w:rsidRDefault="00AE38BA" w:rsidP="001E1138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1A844CEE" w14:textId="45B27966" w:rsidR="004F6A92" w:rsidRDefault="004F6A92" w:rsidP="001E1138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Step </w:t>
            </w:r>
            <w:r w:rsidR="00291C5F" w:rsidRPr="00AE38BA">
              <w:rPr>
                <w:rFonts w:cs="Arial"/>
                <w:color w:val="44546A" w:themeColor="text2"/>
                <w:szCs w:val="20"/>
                <w:lang w:val="en-GB"/>
              </w:rPr>
              <w:t>2b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:</w:t>
            </w:r>
            <w:r w:rsidR="00291C5F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Click on Make a Block button and change the “block name” to “Stop”.</w:t>
            </w:r>
          </w:p>
          <w:p w14:paraId="361C700B" w14:textId="77777777" w:rsidR="00AE38BA" w:rsidRPr="00AE38BA" w:rsidRDefault="00AE38BA" w:rsidP="001E1138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6380795E" w14:textId="77777777" w:rsidR="004F6A92" w:rsidRPr="00AE38BA" w:rsidRDefault="004F6A92" w:rsidP="001E1138">
            <w:pPr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Step </w:t>
            </w:r>
            <w:r w:rsidR="00291C5F" w:rsidRPr="00AE38BA">
              <w:rPr>
                <w:rFonts w:cs="Arial"/>
                <w:color w:val="44546A" w:themeColor="text2"/>
                <w:szCs w:val="20"/>
                <w:lang w:val="en-GB"/>
              </w:rPr>
              <w:t>3b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:</w:t>
            </w:r>
            <w:r w:rsidR="00291C5F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 Click OK.</w:t>
            </w:r>
          </w:p>
          <w:p w14:paraId="619764AD" w14:textId="77777777" w:rsidR="00AE38BA" w:rsidRPr="002B5CAB" w:rsidRDefault="00AE38BA" w:rsidP="001E1138">
            <w:pPr>
              <w:rPr>
                <w:rFonts w:cs="Arial"/>
                <w:szCs w:val="20"/>
                <w:lang w:val="en-GB"/>
              </w:rPr>
            </w:pPr>
          </w:p>
          <w:p w14:paraId="383EBA04" w14:textId="56F9B32C" w:rsidR="00291C5F" w:rsidRPr="002B5CAB" w:rsidRDefault="008A44EC" w:rsidP="00AE38BA">
            <w:pPr>
              <w:jc w:val="center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445B71A1" wp14:editId="571945B8">
                  <wp:extent cx="5114544" cy="1969692"/>
                  <wp:effectExtent l="0" t="0" r="0" b="0"/>
                  <wp:docPr id="34" name="Slika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Slika 34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8383" cy="1978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D7E08D" w14:textId="58BF26C2" w:rsidR="000F1393" w:rsidRPr="002B5CAB" w:rsidRDefault="000F1393" w:rsidP="001E1138">
            <w:pPr>
              <w:rPr>
                <w:rFonts w:cs="Arial"/>
                <w:szCs w:val="20"/>
                <w:lang w:val="en-GB"/>
              </w:rPr>
            </w:pPr>
          </w:p>
        </w:tc>
      </w:tr>
      <w:tr w:rsidR="00BD5282" w:rsidRPr="002B5CAB" w14:paraId="0ABCDA97" w14:textId="77777777" w:rsidTr="00BD5282">
        <w:trPr>
          <w:trHeight w:val="21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2EEF8F9B" w14:textId="77777777" w:rsidR="000F1393" w:rsidRPr="00AE38BA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lastRenderedPageBreak/>
              <w:t xml:space="preserve">You got your first block, but it’s currently not associated with anything, so we have to define it first. </w:t>
            </w:r>
          </w:p>
          <w:p w14:paraId="2D2B0A4D" w14:textId="77777777" w:rsidR="00AE38BA" w:rsidRPr="002B5CAB" w:rsidRDefault="00AE38BA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3764E834" w14:textId="6E40B2FE" w:rsidR="000F1393" w:rsidRPr="002B5CAB" w:rsidRDefault="008A44EC" w:rsidP="00AE38BA">
            <w:pPr>
              <w:pStyle w:val="p2"/>
              <w:jc w:val="center"/>
              <w:rPr>
                <w:bCs/>
                <w:color w:val="000000"/>
                <w:szCs w:val="20"/>
                <w:lang w:val="en-GB"/>
              </w:rPr>
            </w:pPr>
            <w:r>
              <w:rPr>
                <w:bCs/>
                <w:noProof/>
                <w:color w:val="000000"/>
                <w:szCs w:val="20"/>
                <w:lang w:val="en-GB"/>
              </w:rPr>
              <w:drawing>
                <wp:inline distT="0" distB="0" distL="0" distR="0" wp14:anchorId="431FA1E6" wp14:editId="3F71E34A">
                  <wp:extent cx="5099685" cy="1682278"/>
                  <wp:effectExtent l="0" t="0" r="5715" b="0"/>
                  <wp:docPr id="35" name="Slika 35" descr="Slika na kojoj se prikazuje stol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Slika 35" descr="Slika na kojoj se prikazuje stol&#10;&#10;Opis je automatski generiran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1434" cy="1689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305EBA" w14:textId="77777777" w:rsidR="00AE38BA" w:rsidRDefault="00AE38BA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352CE3E4" w14:textId="6D7F8C25" w:rsidR="000F1393" w:rsidRPr="00AE38BA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Stop block contains 4 blocks. First two blocks are setting the speed of both motors to 0 and last two are “brakes on” blocks. </w:t>
            </w:r>
            <w:r w:rsidR="00894AF8"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If you want to use coasting just set the state of digital pins 8 and 9 to LOW.   </w:t>
            </w:r>
          </w:p>
          <w:p w14:paraId="162F62DE" w14:textId="5E02E0AB" w:rsidR="000F1393" w:rsidRPr="00AE38BA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Now it’s time to make an input block with 3 numeric parameters which will keep the speed of both motors and duration. Click again on Make a Block button and then click on Add an input - number - 3 times and you should get this:</w:t>
            </w:r>
          </w:p>
          <w:p w14:paraId="32F0AB9A" w14:textId="2504535C" w:rsidR="000F1393" w:rsidRPr="002B5CAB" w:rsidRDefault="008A44EC" w:rsidP="00AE38BA">
            <w:pPr>
              <w:pStyle w:val="p2"/>
              <w:jc w:val="center"/>
              <w:rPr>
                <w:bCs/>
                <w:color w:val="000000"/>
                <w:szCs w:val="20"/>
                <w:lang w:val="en-GB"/>
              </w:rPr>
            </w:pPr>
            <w:r>
              <w:rPr>
                <w:bCs/>
                <w:noProof/>
                <w:color w:val="000000"/>
                <w:szCs w:val="20"/>
                <w:lang w:val="en-GB"/>
              </w:rPr>
              <w:lastRenderedPageBreak/>
              <w:drawing>
                <wp:inline distT="0" distB="0" distL="0" distR="0" wp14:anchorId="16D98A29" wp14:editId="5AE2F730">
                  <wp:extent cx="2907792" cy="1969091"/>
                  <wp:effectExtent l="0" t="0" r="6985" b="0"/>
                  <wp:docPr id="36" name="Slika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Slika 36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1861" cy="1985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871EC8" w14:textId="77777777" w:rsidR="00894AF8" w:rsidRPr="002B5CAB" w:rsidRDefault="00894AF8" w:rsidP="000F1393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</w:p>
          <w:p w14:paraId="55F3FB53" w14:textId="77777777" w:rsidR="000F1393" w:rsidRPr="00AE38BA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Change block name to Drive, first float to </w:t>
            </w:r>
            <w:proofErr w:type="spellStart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SpeedA</w:t>
            </w:r>
            <w:proofErr w:type="spellEnd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, second float to </w:t>
            </w:r>
            <w:proofErr w:type="spellStart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SpeedB</w:t>
            </w:r>
            <w:proofErr w:type="spellEnd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 and third float to Time and click OK.</w:t>
            </w:r>
          </w:p>
          <w:p w14:paraId="539F1E63" w14:textId="77777777" w:rsidR="00AE38BA" w:rsidRPr="002B5CAB" w:rsidRDefault="00AE38BA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0BFD8AD4" w14:textId="61B5166D" w:rsidR="000F1393" w:rsidRPr="002B5CAB" w:rsidRDefault="008A44EC" w:rsidP="00AE38BA">
            <w:pPr>
              <w:pStyle w:val="p2"/>
              <w:jc w:val="center"/>
              <w:rPr>
                <w:bCs/>
                <w:color w:val="000000"/>
                <w:szCs w:val="20"/>
                <w:lang w:val="en-GB"/>
              </w:rPr>
            </w:pPr>
            <w:r>
              <w:rPr>
                <w:bCs/>
                <w:noProof/>
                <w:color w:val="000000"/>
                <w:szCs w:val="20"/>
                <w:lang w:val="en-GB"/>
              </w:rPr>
              <w:drawing>
                <wp:inline distT="0" distB="0" distL="0" distR="0" wp14:anchorId="7B2A391F" wp14:editId="2CAA5136">
                  <wp:extent cx="2877312" cy="1943058"/>
                  <wp:effectExtent l="0" t="0" r="0" b="635"/>
                  <wp:docPr id="37" name="Slika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Slika 37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067" cy="195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DE607F" w14:textId="77777777" w:rsidR="00713A8F" w:rsidRPr="00AE38BA" w:rsidRDefault="00713A8F" w:rsidP="000F1393">
            <w:pPr>
              <w:pStyle w:val="p2"/>
              <w:rPr>
                <w:bCs/>
                <w:color w:val="44546A" w:themeColor="text2"/>
                <w:szCs w:val="20"/>
                <w:lang w:val="en-GB"/>
              </w:rPr>
            </w:pPr>
          </w:p>
          <w:p w14:paraId="18C39B2B" w14:textId="751BBBC7" w:rsidR="000F1393" w:rsidRPr="00AE38BA" w:rsidRDefault="00DA28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Basic idea is to get </w:t>
            </w:r>
            <w:proofErr w:type="spellStart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SpeedA</w:t>
            </w:r>
            <w:proofErr w:type="spellEnd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 and </w:t>
            </w:r>
            <w:proofErr w:type="spellStart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SpeedB</w:t>
            </w:r>
            <w:proofErr w:type="spellEnd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 </w:t>
            </w:r>
            <w:r w:rsidR="00943730"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values </w:t>
            </w: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(acceptable range: -255 to 255), check if any of it is negative (or both) and if it is - reverse the direction by setting the correspondent direction pin. But to drive the motor you have to use the absolute value on PWM pin.</w:t>
            </w:r>
            <w:r w:rsidR="000F1393"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. </w:t>
            </w:r>
          </w:p>
          <w:p w14:paraId="03E12512" w14:textId="6F57D284" w:rsidR="000F1393" w:rsidRPr="002B5CAB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17340DE3" w14:textId="24A96809" w:rsidR="000F1393" w:rsidRPr="002B5CAB" w:rsidRDefault="008A44EC" w:rsidP="00AE38BA">
            <w:pPr>
              <w:pStyle w:val="p2"/>
              <w:jc w:val="center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>
              <w:rPr>
                <w:rFonts w:asciiTheme="minorHAnsi" w:hAnsiTheme="minorHAnsi" w:cstheme="minorHAnsi"/>
                <w:bCs/>
                <w:noProof/>
                <w:color w:val="000000"/>
                <w:sz w:val="20"/>
                <w:szCs w:val="20"/>
                <w:lang w:val="en-GB"/>
              </w:rPr>
              <w:lastRenderedPageBreak/>
              <w:drawing>
                <wp:inline distT="0" distB="0" distL="0" distR="0" wp14:anchorId="1208E7A1" wp14:editId="5D8B3948">
                  <wp:extent cx="4624261" cy="3797808"/>
                  <wp:effectExtent l="0" t="0" r="5080" b="0"/>
                  <wp:docPr id="38" name="Slika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Slika 38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4487" cy="3814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E41EDC" w14:textId="77777777" w:rsidR="00713A8F" w:rsidRPr="002B5CAB" w:rsidRDefault="00713A8F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7BF924B7" w14:textId="77777777" w:rsidR="00AE38BA" w:rsidRPr="00AE38BA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So, let’s try to move the robot with our blocks.</w:t>
            </w:r>
          </w:p>
          <w:p w14:paraId="2463182D" w14:textId="7EA43102" w:rsidR="000F1393" w:rsidRPr="002B5CAB" w:rsidRDefault="000F1393" w:rsidP="00AE38BA">
            <w:pPr>
              <w:pStyle w:val="p2"/>
              <w:jc w:val="center"/>
              <w:rPr>
                <w:rFonts w:asciiTheme="minorHAnsi" w:hAnsiTheme="minorHAnsi" w:cstheme="minorHAnsi"/>
                <w:bCs/>
                <w:color w:val="000000"/>
                <w:szCs w:val="20"/>
                <w:lang w:val="en-GB"/>
              </w:rPr>
            </w:pPr>
            <w:r w:rsidRPr="002B5CAB">
              <w:rPr>
                <w:rFonts w:asciiTheme="minorHAnsi" w:hAnsiTheme="minorHAnsi" w:cstheme="minorHAnsi"/>
                <w:bCs/>
                <w:color w:val="000000"/>
                <w:szCs w:val="20"/>
                <w:lang w:val="en-GB"/>
              </w:rPr>
              <w:br/>
            </w:r>
            <w:r w:rsidR="0018343F">
              <w:rPr>
                <w:rFonts w:asciiTheme="minorHAnsi" w:hAnsiTheme="minorHAnsi" w:cstheme="minorHAnsi"/>
                <w:bCs/>
                <w:noProof/>
                <w:color w:val="000000"/>
                <w:szCs w:val="20"/>
                <w:lang w:val="en-GB"/>
              </w:rPr>
              <w:drawing>
                <wp:inline distT="0" distB="0" distL="0" distR="0" wp14:anchorId="4232494F" wp14:editId="54D3D370">
                  <wp:extent cx="3419856" cy="2283932"/>
                  <wp:effectExtent l="0" t="0" r="0" b="2540"/>
                  <wp:docPr id="39" name="Slika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Slika 39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4115" cy="2293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335E8B" w14:textId="77777777" w:rsidR="00AE38BA" w:rsidRDefault="00AE38BA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3DDFBABC" w14:textId="039BB31F" w:rsidR="00DA2893" w:rsidRPr="00AE38BA" w:rsidRDefault="00DA28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Last Stop is in forever loop to end the movement.</w:t>
            </w:r>
          </w:p>
          <w:p w14:paraId="2A6015E6" w14:textId="77777777" w:rsidR="00DA2893" w:rsidRPr="00AE38BA" w:rsidRDefault="00DA28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</w:p>
          <w:p w14:paraId="08A33990" w14:textId="6A750DA9" w:rsidR="000F1393" w:rsidRPr="00AE38BA" w:rsidRDefault="00DA28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Change the values in Drive block, upload your program to Arduino UNO and </w:t>
            </w:r>
            <w:r w:rsidR="0043298C"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analyse </w:t>
            </w: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how fast your robot moves.</w:t>
            </w: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br/>
            </w:r>
          </w:p>
          <w:p w14:paraId="78E3FA2A" w14:textId="77777777" w:rsidR="000F1393" w:rsidRPr="00AE38BA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You are now ready to use your </w:t>
            </w:r>
            <w:proofErr w:type="spellStart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ARTIEbot</w:t>
            </w:r>
            <w:proofErr w:type="spellEnd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 in more complex projects including </w:t>
            </w:r>
            <w:proofErr w:type="spellStart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>HuskyLens</w:t>
            </w:r>
            <w:proofErr w:type="spellEnd"/>
            <w:r w:rsidRPr="00AE38BA"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  <w:t xml:space="preserve"> camera.</w:t>
            </w:r>
          </w:p>
          <w:p w14:paraId="7B371210" w14:textId="77777777" w:rsidR="00C40D07" w:rsidRPr="002B5CAB" w:rsidRDefault="00C40D07" w:rsidP="00652B04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</w:p>
        </w:tc>
      </w:tr>
      <w:tr w:rsidR="00BD5282" w:rsidRPr="002B5CAB" w14:paraId="674192A2" w14:textId="77777777" w:rsidTr="00BD5282">
        <w:trPr>
          <w:trHeight w:val="210"/>
        </w:trPr>
        <w:tc>
          <w:tcPr>
            <w:tcW w:w="5000" w:type="pct"/>
            <w:tcBorders>
              <w:top w:val="single" w:sz="4" w:space="0" w:color="auto"/>
              <w:bottom w:val="nil"/>
            </w:tcBorders>
            <w:vAlign w:val="center"/>
          </w:tcPr>
          <w:p w14:paraId="0A1A8031" w14:textId="5F69255E" w:rsidR="00BD5282" w:rsidRPr="002B5CAB" w:rsidRDefault="00C40D07" w:rsidP="00BD5282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  <w:r w:rsidRPr="002B5CAB">
              <w:rPr>
                <w:rFonts w:cs="Arial"/>
                <w:b/>
                <w:bCs/>
                <w:szCs w:val="20"/>
                <w:lang w:val="en-GB"/>
              </w:rPr>
              <w:lastRenderedPageBreak/>
              <w:t>CONCLUSION</w:t>
            </w:r>
          </w:p>
          <w:p w14:paraId="5FCB7118" w14:textId="77777777" w:rsidR="00294143" w:rsidRPr="002B5CAB" w:rsidRDefault="00294143" w:rsidP="00BD5282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</w:p>
          <w:p w14:paraId="69B1DB93" w14:textId="55AE4759" w:rsidR="001413C5" w:rsidRPr="00AE38BA" w:rsidRDefault="002B5DFF" w:rsidP="00AE38BA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lastRenderedPageBreak/>
              <w:t xml:space="preserve">Let’s face it, robots are cool. They’re also going to run the world </w:t>
            </w:r>
            <w:proofErr w:type="spellStart"/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some day</w:t>
            </w:r>
            <w:proofErr w:type="spellEnd"/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, and hopefully, at that time they will take pity on their poor soft fleshy creators (a.k.a. robot developers) and help us build a </w:t>
            </w:r>
            <w:r w:rsidR="00F5336C" w:rsidRPr="00AE38BA">
              <w:rPr>
                <w:rFonts w:cs="Arial"/>
                <w:color w:val="44546A" w:themeColor="text2"/>
                <w:szCs w:val="20"/>
                <w:lang w:val="en-GB"/>
              </w:rPr>
              <w:t xml:space="preserve">heaven in </w:t>
            </w:r>
            <w:r w:rsidRPr="00AE38BA">
              <w:rPr>
                <w:rFonts w:cs="Arial"/>
                <w:color w:val="44546A" w:themeColor="text2"/>
                <w:szCs w:val="20"/>
                <w:lang w:val="en-GB"/>
              </w:rPr>
              <w:t>space. It is a joke of course, but only sort of.</w:t>
            </w:r>
          </w:p>
        </w:tc>
      </w:tr>
    </w:tbl>
    <w:p w14:paraId="1A0C09B0" w14:textId="77777777" w:rsidR="00FE6368" w:rsidRPr="002B5CAB" w:rsidRDefault="00FE6368">
      <w:pPr>
        <w:rPr>
          <w:szCs w:val="20"/>
          <w:lang w:val="en-GB"/>
        </w:rPr>
      </w:pPr>
    </w:p>
    <w:tbl>
      <w:tblPr>
        <w:tblW w:w="495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5633"/>
        <w:gridCol w:w="3340"/>
      </w:tblGrid>
      <w:tr w:rsidR="00FE6368" w:rsidRPr="002B5CAB" w14:paraId="260C9033" w14:textId="77777777" w:rsidTr="00FE0B58">
        <w:trPr>
          <w:trHeight w:val="248"/>
        </w:trPr>
        <w:tc>
          <w:tcPr>
            <w:tcW w:w="3139" w:type="pct"/>
          </w:tcPr>
          <w:p w14:paraId="5ADC5C75" w14:textId="77777777" w:rsidR="00FE6368" w:rsidRPr="002B5CAB" w:rsidRDefault="00FE6368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 w:rsidRPr="002B5CAB">
              <w:rPr>
                <w:color w:val="auto"/>
                <w:lang w:val="en-GB"/>
              </w:rPr>
              <w:t>Methods</w:t>
            </w:r>
          </w:p>
        </w:tc>
        <w:tc>
          <w:tcPr>
            <w:tcW w:w="1861" w:type="pct"/>
          </w:tcPr>
          <w:p w14:paraId="52D3E532" w14:textId="77777777" w:rsidR="00FE6368" w:rsidRPr="002B5CAB" w:rsidRDefault="00FE6368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 w:rsidRPr="002B5CAB">
              <w:rPr>
                <w:color w:val="auto"/>
                <w:lang w:val="en-GB"/>
              </w:rPr>
              <w:t>Work forms</w:t>
            </w:r>
          </w:p>
        </w:tc>
      </w:tr>
      <w:tr w:rsidR="00FE6368" w:rsidRPr="002B5CAB" w14:paraId="26A551D9" w14:textId="77777777" w:rsidTr="00FE0B58">
        <w:trPr>
          <w:trHeight w:val="558"/>
        </w:trPr>
        <w:tc>
          <w:tcPr>
            <w:tcW w:w="3139" w:type="pct"/>
          </w:tcPr>
          <w:p w14:paraId="4B04B09F" w14:textId="77777777" w:rsidR="00FE6368" w:rsidRPr="002B5CAB" w:rsidRDefault="00FE6368" w:rsidP="0013273F">
            <w:pPr>
              <w:ind w:left="239" w:hanging="239"/>
              <w:jc w:val="left"/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  <w:t xml:space="preserve">presentation             </w:t>
            </w:r>
            <w:r w:rsidR="001151F0" w:rsidRPr="002B5CAB"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  <w:t xml:space="preserve">                               </w:t>
            </w:r>
          </w:p>
          <w:p w14:paraId="0DF8912B" w14:textId="272093E7" w:rsidR="00FE6368" w:rsidRPr="002B5CAB" w:rsidRDefault="00FE6368" w:rsidP="00FE0B58">
            <w:pPr>
              <w:ind w:left="239" w:hanging="239"/>
              <w:jc w:val="left"/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  <w:t>interactive exercise /</w:t>
            </w:r>
            <w:r w:rsidR="0043298C"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  <w:t xml:space="preserve"> </w:t>
            </w:r>
            <w:r w:rsidRPr="002B5CAB"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  <w:t>simulation on the computer</w:t>
            </w:r>
          </w:p>
        </w:tc>
        <w:tc>
          <w:tcPr>
            <w:tcW w:w="1861" w:type="pct"/>
          </w:tcPr>
          <w:p w14:paraId="70A052EF" w14:textId="77777777" w:rsidR="00FE6368" w:rsidRPr="002B5CAB" w:rsidRDefault="00FE6368" w:rsidP="0013273F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  <w:t>work in pairs</w:t>
            </w:r>
          </w:p>
          <w:p w14:paraId="519A9DF3" w14:textId="77777777" w:rsidR="00FE6368" w:rsidRPr="002B5CAB" w:rsidRDefault="00FE6368" w:rsidP="0013273F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  <w:t>group work</w:t>
            </w:r>
          </w:p>
          <w:p w14:paraId="33AA4852" w14:textId="77777777" w:rsidR="00FE6368" w:rsidRPr="002B5CAB" w:rsidRDefault="00FE6368" w:rsidP="00C40D07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</w:pPr>
          </w:p>
        </w:tc>
      </w:tr>
    </w:tbl>
    <w:p w14:paraId="09662036" w14:textId="77777777" w:rsidR="00FE6368" w:rsidRPr="002B5CAB" w:rsidRDefault="00FE6368" w:rsidP="00642F48">
      <w:pPr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642F48" w:rsidRPr="002B5CAB" w14:paraId="317AA7C4" w14:textId="77777777" w:rsidTr="007765C7">
        <w:tc>
          <w:tcPr>
            <w:tcW w:w="5000" w:type="pct"/>
            <w:tcBorders>
              <w:bottom w:val="nil"/>
            </w:tcBorders>
          </w:tcPr>
          <w:p w14:paraId="2DEE7E93" w14:textId="77777777" w:rsidR="00642F48" w:rsidRPr="002B5CAB" w:rsidRDefault="00652B04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Material</w:t>
            </w:r>
            <w:r w:rsidR="00C40D07" w:rsidRPr="002B5CAB">
              <w:rPr>
                <w:color w:val="323E4F" w:themeColor="text2" w:themeShade="BF"/>
                <w:lang w:val="en-GB"/>
              </w:rPr>
              <w:t>:</w:t>
            </w:r>
          </w:p>
        </w:tc>
      </w:tr>
      <w:tr w:rsidR="00642F48" w:rsidRPr="002B5CAB" w14:paraId="63E6ADE5" w14:textId="77777777" w:rsidTr="007765C7"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084A6549" w14:textId="51A42C55" w:rsidR="008441B4" w:rsidRPr="002B5CAB" w:rsidRDefault="00000000" w:rsidP="00516554">
            <w:pPr>
              <w:numPr>
                <w:ilvl w:val="0"/>
                <w:numId w:val="3"/>
              </w:numPr>
              <w:jc w:val="left"/>
              <w:rPr>
                <w:rStyle w:val="Hyperlink"/>
                <w:rFonts w:cs="Arial"/>
                <w:color w:val="323E4F" w:themeColor="text2" w:themeShade="BF"/>
                <w:szCs w:val="20"/>
                <w:u w:val="none"/>
                <w:lang w:val="en-GB"/>
              </w:rPr>
            </w:pPr>
            <w:hyperlink r:id="rId26" w:history="1">
              <w:r w:rsidR="0005157E" w:rsidRPr="002B5CAB">
                <w:rPr>
                  <w:rStyle w:val="Hyperlink"/>
                  <w:rFonts w:cs="Arial"/>
                  <w:szCs w:val="20"/>
                  <w:lang w:val="en-GB"/>
                </w:rPr>
                <w:t>http://mindplus.cc/download-en.html</w:t>
              </w:r>
            </w:hyperlink>
          </w:p>
          <w:p w14:paraId="776B213A" w14:textId="34897819" w:rsidR="00516554" w:rsidRPr="002B5CAB" w:rsidRDefault="00516554" w:rsidP="008441B4">
            <w:pPr>
              <w:ind w:left="720"/>
              <w:jc w:val="lef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</w:p>
        </w:tc>
      </w:tr>
    </w:tbl>
    <w:p w14:paraId="517CBE1F" w14:textId="77777777" w:rsidR="00576A26" w:rsidRPr="002B5CAB" w:rsidRDefault="00576A26" w:rsidP="00642F48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4337CD" w:rsidRPr="002B5CAB" w14:paraId="56B5B21F" w14:textId="77777777" w:rsidTr="007765C7">
        <w:trPr>
          <w:trHeight w:val="8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99695BC" w14:textId="77777777" w:rsidR="004337CD" w:rsidRPr="002B5CAB" w:rsidRDefault="00C40D07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en-GB"/>
              </w:rPr>
              <w:t>Literature</w:t>
            </w:r>
          </w:p>
          <w:p w14:paraId="60FB2B68" w14:textId="77777777" w:rsidR="004337CD" w:rsidRPr="002B5CAB" w:rsidRDefault="004337CD" w:rsidP="00163595">
            <w:pPr>
              <w:jc w:val="lef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</w:p>
          <w:p w14:paraId="1EBD1404" w14:textId="77777777" w:rsidR="003A51AB" w:rsidRPr="002B5CAB" w:rsidRDefault="003A51AB" w:rsidP="00652B04">
            <w:pPr>
              <w:numPr>
                <w:ilvl w:val="0"/>
                <w:numId w:val="3"/>
              </w:numPr>
              <w:jc w:val="left"/>
              <w:rPr>
                <w:rFonts w:ascii="Times New Roman" w:hAnsi="Times New Roman" w:cs="Arial"/>
                <w:color w:val="323E4F" w:themeColor="text2" w:themeShade="BF"/>
                <w:szCs w:val="20"/>
                <w:lang w:val="en-GB"/>
              </w:rPr>
            </w:pPr>
          </w:p>
        </w:tc>
      </w:tr>
    </w:tbl>
    <w:p w14:paraId="11CE4B4F" w14:textId="77777777" w:rsidR="00576A26" w:rsidRPr="002B5CAB" w:rsidRDefault="00576A26" w:rsidP="00AC2456">
      <w:pPr>
        <w:jc w:val="left"/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C7580" w:rsidRPr="002B5CAB" w14:paraId="54F41377" w14:textId="77777777" w:rsidTr="00782E0A">
        <w:trPr>
          <w:trHeight w:val="332"/>
        </w:trPr>
        <w:tc>
          <w:tcPr>
            <w:tcW w:w="5000" w:type="pct"/>
            <w:tcBorders>
              <w:bottom w:val="single" w:sz="4" w:space="0" w:color="auto"/>
            </w:tcBorders>
            <w:shd w:val="clear" w:color="auto" w:fill="ACB9CA" w:themeFill="text2" w:themeFillTint="66"/>
            <w:vAlign w:val="center"/>
          </w:tcPr>
          <w:p w14:paraId="322BCA13" w14:textId="77777777" w:rsidR="00CC7580" w:rsidRPr="002B5CAB" w:rsidRDefault="00C40D07" w:rsidP="00413395">
            <w:pPr>
              <w:jc w:val="center"/>
              <w:rPr>
                <w:rFonts w:cs="Arial"/>
                <w:color w:val="FFFFFF"/>
                <w:szCs w:val="20"/>
                <w:lang w:val="en-GB"/>
              </w:rPr>
            </w:pPr>
            <w:r w:rsidRPr="002B5CAB">
              <w:rPr>
                <w:rFonts w:cs="Arial"/>
                <w:b/>
                <w:color w:val="FFFFFF"/>
                <w:szCs w:val="20"/>
                <w:lang w:val="en-GB"/>
              </w:rPr>
              <w:t>PERSONAL OBSERVATIONS, COMMENTS AND NOTES</w:t>
            </w:r>
          </w:p>
        </w:tc>
      </w:tr>
      <w:tr w:rsidR="00CC7580" w:rsidRPr="002B5CAB" w14:paraId="51DEDB14" w14:textId="77777777" w:rsidTr="009F0097">
        <w:trPr>
          <w:trHeight w:val="1627"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14:paraId="329BB0E5" w14:textId="77777777" w:rsidR="00CC7580" w:rsidRPr="002B5CAB" w:rsidRDefault="00CC758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19DE13EA" w14:textId="77777777" w:rsidR="001331D0" w:rsidRPr="002B5CAB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77AEBFDC" w14:textId="77777777" w:rsidR="001331D0" w:rsidRPr="002B5CAB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0603628C" w14:textId="77777777" w:rsidR="001331D0" w:rsidRPr="002B5CAB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4AE83FA5" w14:textId="77777777" w:rsidR="009E3E42" w:rsidRPr="002B5CAB" w:rsidRDefault="009E3E42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4ADE6BEA" w14:textId="77777777" w:rsidR="003D6DC3" w:rsidRPr="002B5CAB" w:rsidRDefault="003D6DC3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</w:tc>
      </w:tr>
    </w:tbl>
    <w:p w14:paraId="6D877DC2" w14:textId="77777777" w:rsidR="005B2B88" w:rsidRPr="002B5CAB" w:rsidRDefault="005B2B88" w:rsidP="00312554">
      <w:pPr>
        <w:jc w:val="center"/>
        <w:rPr>
          <w:szCs w:val="20"/>
          <w:lang w:val="en-GB"/>
        </w:rPr>
      </w:pPr>
    </w:p>
    <w:p w14:paraId="01F0601C" w14:textId="77777777" w:rsidR="00AA739D" w:rsidRPr="002B5CAB" w:rsidRDefault="00AA739D" w:rsidP="00312554">
      <w:pPr>
        <w:jc w:val="center"/>
        <w:rPr>
          <w:szCs w:val="20"/>
          <w:lang w:val="en-GB"/>
        </w:rPr>
      </w:pPr>
    </w:p>
    <w:p w14:paraId="7DA3C38C" w14:textId="77777777" w:rsidR="00DB0B32" w:rsidRPr="002B5CAB" w:rsidRDefault="00DB0B32">
      <w:pPr>
        <w:jc w:val="center"/>
        <w:rPr>
          <w:szCs w:val="20"/>
          <w:lang w:val="en-GB"/>
        </w:rPr>
      </w:pPr>
    </w:p>
    <w:p w14:paraId="0E91C69A" w14:textId="77777777" w:rsidR="00DB0B32" w:rsidRPr="002B5CAB" w:rsidRDefault="00DB0B32">
      <w:pPr>
        <w:jc w:val="center"/>
        <w:rPr>
          <w:szCs w:val="20"/>
          <w:lang w:val="en-GB"/>
        </w:rPr>
      </w:pPr>
    </w:p>
    <w:sectPr w:rsidR="00DB0B32" w:rsidRPr="002B5CAB" w:rsidSect="007B101C">
      <w:headerReference w:type="default" r:id="rId27"/>
      <w:footerReference w:type="even" r:id="rId28"/>
      <w:footerReference w:type="default" r:id="rId29"/>
      <w:pgSz w:w="11906" w:h="16838"/>
      <w:pgMar w:top="1418" w:right="1418" w:bottom="1418" w:left="1418" w:header="284" w:footer="1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D8EEBD" w14:textId="77777777" w:rsidR="00D23AA0" w:rsidRDefault="00D23AA0" w:rsidP="007F288F">
      <w:r>
        <w:separator/>
      </w:r>
    </w:p>
    <w:p w14:paraId="5F4BA21F" w14:textId="77777777" w:rsidR="00D23AA0" w:rsidRDefault="00D23AA0"/>
  </w:endnote>
  <w:endnote w:type="continuationSeparator" w:id="0">
    <w:p w14:paraId="154F91EC" w14:textId="77777777" w:rsidR="00D23AA0" w:rsidRDefault="00D23AA0" w:rsidP="007F288F">
      <w:r>
        <w:continuationSeparator/>
      </w:r>
    </w:p>
    <w:p w14:paraId="289DD717" w14:textId="77777777" w:rsidR="00D23AA0" w:rsidRDefault="00D23AA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7402333"/>
      <w:docPartObj>
        <w:docPartGallery w:val="Page Numbers (Bottom of Page)"/>
        <w:docPartUnique/>
      </w:docPartObj>
    </w:sdtPr>
    <w:sdtContent>
      <w:p w14:paraId="55B5710A" w14:textId="77777777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CBE67AC" w14:textId="77777777" w:rsidR="00572CC6" w:rsidRDefault="00572CC6" w:rsidP="00572CC6">
    <w:pPr>
      <w:pStyle w:val="Footer"/>
      <w:ind w:right="360"/>
    </w:pPr>
  </w:p>
  <w:p w14:paraId="1F9BFF90" w14:textId="77777777" w:rsidR="008476CF" w:rsidRDefault="008476CF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00723918"/>
      <w:docPartObj>
        <w:docPartGallery w:val="Page Numbers (Bottom of Page)"/>
        <w:docPartUnique/>
      </w:docPartObj>
    </w:sdtPr>
    <w:sdtContent>
      <w:p w14:paraId="4C73C735" w14:textId="77777777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CE1C1E"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10AE1C64" w14:textId="77777777" w:rsidR="00783BA9" w:rsidRPr="007B101C" w:rsidRDefault="00572CC6" w:rsidP="00572CC6">
    <w:pPr>
      <w:pStyle w:val="Header"/>
      <w:pBdr>
        <w:top w:val="single" w:sz="6" w:space="10" w:color="4472C4" w:themeColor="accent1"/>
      </w:pBdr>
      <w:spacing w:before="240"/>
      <w:ind w:right="360"/>
      <w:jc w:val="left"/>
      <w:rPr>
        <w:rFonts w:asciiTheme="majorHAnsi" w:hAnsiTheme="majorHAnsi" w:cstheme="majorHAnsi"/>
        <w:color w:val="44546A" w:themeColor="text2"/>
        <w:sz w:val="15"/>
        <w:szCs w:val="15"/>
      </w:rPr>
    </w:pPr>
    <w:r>
      <w:rPr>
        <w:noProof/>
        <w:color w:val="4472C4" w:themeColor="accent1"/>
        <w:lang w:val="en-US" w:eastAsia="en-US"/>
      </w:rPr>
      <w:drawing>
        <wp:anchor distT="0" distB="0" distL="114300" distR="114300" simplePos="0" relativeHeight="251658240" behindDoc="1" locked="0" layoutInCell="1" allowOverlap="1" wp14:anchorId="0ED7F546" wp14:editId="7333094C">
          <wp:simplePos x="0" y="0"/>
          <wp:positionH relativeFrom="column">
            <wp:posOffset>-154728</wp:posOffset>
          </wp:positionH>
          <wp:positionV relativeFrom="paragraph">
            <wp:posOffset>117263</wp:posOffset>
          </wp:positionV>
          <wp:extent cx="439811" cy="371899"/>
          <wp:effectExtent l="0" t="0" r="5080" b="0"/>
          <wp:wrapTight wrapText="bothSides">
            <wp:wrapPolygon edited="0">
              <wp:start x="0" y="0"/>
              <wp:lineTo x="0" y="20677"/>
              <wp:lineTo x="21225" y="20677"/>
              <wp:lineTo x="21225" y="0"/>
              <wp:lineTo x="0" y="0"/>
            </wp:wrapPolygon>
          </wp:wrapTight>
          <wp:docPr id="5" name="Picture 5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medium confidence"/>
                  <pic:cNvPicPr/>
                </pic:nvPicPr>
                <pic:blipFill rotWithShape="1"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47" t="26957" r="72669" b="20435"/>
                  <a:stretch/>
                </pic:blipFill>
                <pic:spPr bwMode="auto"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hyperlink r:id="rId2" w:history="1">
      <w:r w:rsidRPr="007B101C">
        <w:rPr>
          <w:rStyle w:val="Hyperlink"/>
          <w:rFonts w:asciiTheme="majorHAnsi" w:hAnsiTheme="majorHAnsi" w:cstheme="majorHAnsi"/>
          <w:color w:val="44546A" w:themeColor="text2"/>
          <w:sz w:val="15"/>
          <w:szCs w:val="15"/>
          <w:u w:val="none"/>
        </w:rPr>
        <w:t>http://erasmus-artie.eu</w:t>
      </w:r>
    </w:hyperlink>
  </w:p>
  <w:p w14:paraId="0283DD88" w14:textId="77777777" w:rsidR="001331D0" w:rsidRDefault="001331D0" w:rsidP="00576A26">
    <w:pPr>
      <w:pStyle w:val="Footer"/>
    </w:pPr>
  </w:p>
  <w:p w14:paraId="17D65C89" w14:textId="77777777" w:rsidR="008476CF" w:rsidRDefault="008476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EE733E" w14:textId="77777777" w:rsidR="00D23AA0" w:rsidRDefault="00D23AA0" w:rsidP="007F288F">
      <w:r>
        <w:separator/>
      </w:r>
    </w:p>
    <w:p w14:paraId="15C7F22F" w14:textId="77777777" w:rsidR="00D23AA0" w:rsidRDefault="00D23AA0"/>
  </w:footnote>
  <w:footnote w:type="continuationSeparator" w:id="0">
    <w:p w14:paraId="26FAA5F2" w14:textId="77777777" w:rsidR="00D23AA0" w:rsidRDefault="00D23AA0" w:rsidP="007F288F">
      <w:r>
        <w:continuationSeparator/>
      </w:r>
    </w:p>
    <w:p w14:paraId="78BCFEDD" w14:textId="77777777" w:rsidR="00D23AA0" w:rsidRDefault="00D23AA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85A56" w14:textId="77777777" w:rsidR="00652B04" w:rsidRDefault="005E3FCD" w:rsidP="00652B04">
    <w:pPr>
      <w:pStyle w:val="Header"/>
      <w:ind w:left="-142"/>
      <w:jc w:val="right"/>
      <w:rPr>
        <w:rFonts w:cs="Arial"/>
        <w:b/>
        <w:i/>
        <w:color w:val="1F3864" w:themeColor="accent1" w:themeShade="80"/>
        <w:sz w:val="15"/>
        <w:szCs w:val="10"/>
      </w:rPr>
    </w:pPr>
    <w:r>
      <w:rPr>
        <w:rFonts w:cs="Arial"/>
        <w:sz w:val="6"/>
        <w:szCs w:val="6"/>
      </w:rPr>
      <w:br/>
    </w:r>
  </w:p>
  <w:p w14:paraId="226E4D37" w14:textId="77777777" w:rsidR="00541CD9" w:rsidRDefault="00541CD9" w:rsidP="00541CD9">
    <w:pPr>
      <w:pStyle w:val="Header"/>
      <w:jc w:val="center"/>
      <w:rPr>
        <w:rFonts w:cs="Arial"/>
        <w:b/>
        <w:color w:val="1F3864" w:themeColor="accent1" w:themeShade="80"/>
        <w:sz w:val="15"/>
        <w:szCs w:val="10"/>
      </w:rPr>
    </w:pPr>
    <w:r>
      <w:rPr>
        <w:rFonts w:cs="Arial"/>
        <w:b/>
        <w:noProof/>
        <w:color w:val="1F3864" w:themeColor="accent1" w:themeShade="80"/>
        <w:sz w:val="15"/>
        <w:szCs w:val="10"/>
        <w:lang w:val="en-US" w:eastAsia="en-US"/>
      </w:rPr>
      <w:drawing>
        <wp:inline distT="0" distB="0" distL="0" distR="0" wp14:anchorId="4F65A6B6" wp14:editId="328EE34F">
          <wp:extent cx="2523140" cy="499533"/>
          <wp:effectExtent l="0" t="0" r="4445" b="0"/>
          <wp:docPr id="1" name="Picture 1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 with medium confidenc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649" b="14479"/>
                  <a:stretch/>
                </pic:blipFill>
                <pic:spPr bwMode="auto"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815EC6">
      <w:rPr>
        <w:rFonts w:cs="Arial"/>
        <w:b/>
        <w:noProof/>
        <w:color w:val="1F3864" w:themeColor="accent1" w:themeShade="80"/>
        <w:sz w:val="15"/>
        <w:szCs w:val="10"/>
        <w:lang w:val="en-US" w:eastAsia="en-US"/>
      </w:rPr>
      <w:drawing>
        <wp:inline distT="0" distB="0" distL="0" distR="0" wp14:anchorId="3C6E4DC8" wp14:editId="6534EA8D">
          <wp:extent cx="2052108" cy="451952"/>
          <wp:effectExtent l="0" t="0" r="0" b="5715"/>
          <wp:docPr id="3" name="Picture 3" descr="Graphical user interface,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Graphical user interface, text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C9504C1" w14:textId="77777777" w:rsidR="00541CD9" w:rsidRPr="007B101C" w:rsidRDefault="00541CD9" w:rsidP="00541CD9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ARTIE: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Artificial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Intelligence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in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Education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-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challenges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and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opportunities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of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the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new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era:</w:t>
    </w:r>
  </w:p>
  <w:p w14:paraId="7BE44EC7" w14:textId="77777777" w:rsidR="00541CD9" w:rsidRPr="007B101C" w:rsidRDefault="00541CD9" w:rsidP="00541CD9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development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of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a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new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curriculum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,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guide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for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educators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and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online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course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for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students</w:t>
    </w:r>
    <w:proofErr w:type="spellEnd"/>
  </w:p>
  <w:p w14:paraId="00AF3370" w14:textId="77777777" w:rsidR="00541CD9" w:rsidRPr="007B101C" w:rsidRDefault="00652B04" w:rsidP="00541CD9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rFonts w:asciiTheme="majorHAnsi" w:hAnsiTheme="majorHAnsi" w:cstheme="majorHAnsi"/>
        <w:color w:val="44546A" w:themeColor="text2"/>
        <w:sz w:val="15"/>
        <w:szCs w:val="15"/>
      </w:rPr>
      <w:t xml:space="preserve">Project </w:t>
    </w:r>
    <w:proofErr w:type="spellStart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>co-funded</w:t>
    </w:r>
    <w:proofErr w:type="spellEnd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>by</w:t>
    </w:r>
    <w:proofErr w:type="spellEnd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 xml:space="preserve"> European Union </w:t>
    </w:r>
    <w:proofErr w:type="spellStart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>under</w:t>
    </w:r>
    <w:proofErr w:type="spellEnd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 xml:space="preserve"> Erasmus+ </w:t>
    </w:r>
    <w:proofErr w:type="spellStart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>Programme</w:t>
    </w:r>
    <w:proofErr w:type="spellEnd"/>
    <w:r w:rsidR="00541CD9" w:rsidRPr="007B101C">
      <w:rPr>
        <w:rFonts w:asciiTheme="majorHAnsi" w:hAnsiTheme="majorHAnsi" w:cstheme="majorHAnsi"/>
        <w:color w:val="44546A" w:themeColor="text2"/>
        <w:sz w:val="15"/>
        <w:szCs w:val="15"/>
      </w:rPr>
      <w:t>, 2020-1-HR01-KA201-077800</w:t>
    </w:r>
  </w:p>
  <w:p w14:paraId="5C550F00" w14:textId="77777777" w:rsidR="008476CF" w:rsidRDefault="008476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A173F2"/>
    <w:multiLevelType w:val="hybridMultilevel"/>
    <w:tmpl w:val="A4501F82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F270EFE"/>
    <w:multiLevelType w:val="multilevel"/>
    <w:tmpl w:val="C2220B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4D71F8A"/>
    <w:multiLevelType w:val="hybridMultilevel"/>
    <w:tmpl w:val="91C4939C"/>
    <w:lvl w:ilvl="0" w:tplc="041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F2B7A"/>
    <w:multiLevelType w:val="hybridMultilevel"/>
    <w:tmpl w:val="64A6BC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B741DD"/>
    <w:multiLevelType w:val="hybridMultilevel"/>
    <w:tmpl w:val="00BC8B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E45ED0"/>
    <w:multiLevelType w:val="hybridMultilevel"/>
    <w:tmpl w:val="FDEC03F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4B0BE5"/>
    <w:multiLevelType w:val="hybridMultilevel"/>
    <w:tmpl w:val="A8AA2F06"/>
    <w:lvl w:ilvl="0" w:tplc="D21AE4D6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906072"/>
    <w:multiLevelType w:val="multilevel"/>
    <w:tmpl w:val="5FFCE4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8D303D5"/>
    <w:multiLevelType w:val="multilevel"/>
    <w:tmpl w:val="899241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B391A8E"/>
    <w:multiLevelType w:val="hybridMultilevel"/>
    <w:tmpl w:val="501A46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EF550A"/>
    <w:multiLevelType w:val="multilevel"/>
    <w:tmpl w:val="6786EB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004604E"/>
    <w:multiLevelType w:val="multilevel"/>
    <w:tmpl w:val="C4BCF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4B01B52"/>
    <w:multiLevelType w:val="hybridMultilevel"/>
    <w:tmpl w:val="B00EA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50249F"/>
    <w:multiLevelType w:val="multilevel"/>
    <w:tmpl w:val="40705B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57133048"/>
    <w:multiLevelType w:val="multilevel"/>
    <w:tmpl w:val="CC7659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C8C38C9"/>
    <w:multiLevelType w:val="multilevel"/>
    <w:tmpl w:val="6F6E5C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DC640A4"/>
    <w:multiLevelType w:val="multilevel"/>
    <w:tmpl w:val="258006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DF8381B"/>
    <w:multiLevelType w:val="multilevel"/>
    <w:tmpl w:val="49CA4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617C238D"/>
    <w:multiLevelType w:val="hybridMultilevel"/>
    <w:tmpl w:val="4002E7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116D61"/>
    <w:multiLevelType w:val="hybridMultilevel"/>
    <w:tmpl w:val="BE4C02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5D5789E"/>
    <w:multiLevelType w:val="hybridMultilevel"/>
    <w:tmpl w:val="0C8819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7B31A6A"/>
    <w:multiLevelType w:val="multilevel"/>
    <w:tmpl w:val="191A6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68A421EF"/>
    <w:multiLevelType w:val="hybridMultilevel"/>
    <w:tmpl w:val="73BEC3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F0350D"/>
    <w:multiLevelType w:val="multilevel"/>
    <w:tmpl w:val="DEDC5B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931768618">
    <w:abstractNumId w:val="0"/>
  </w:num>
  <w:num w:numId="2" w16cid:durableId="318580870">
    <w:abstractNumId w:val="5"/>
  </w:num>
  <w:num w:numId="3" w16cid:durableId="708797447">
    <w:abstractNumId w:val="9"/>
  </w:num>
  <w:num w:numId="4" w16cid:durableId="1383477682">
    <w:abstractNumId w:val="22"/>
  </w:num>
  <w:num w:numId="5" w16cid:durableId="983192726">
    <w:abstractNumId w:val="13"/>
  </w:num>
  <w:num w:numId="6" w16cid:durableId="315914661">
    <w:abstractNumId w:val="17"/>
  </w:num>
  <w:num w:numId="7" w16cid:durableId="518859144">
    <w:abstractNumId w:val="21"/>
  </w:num>
  <w:num w:numId="8" w16cid:durableId="594941859">
    <w:abstractNumId w:val="16"/>
  </w:num>
  <w:num w:numId="9" w16cid:durableId="1656881609">
    <w:abstractNumId w:val="19"/>
  </w:num>
  <w:num w:numId="10" w16cid:durableId="1379936192">
    <w:abstractNumId w:val="18"/>
  </w:num>
  <w:num w:numId="11" w16cid:durableId="1141843088">
    <w:abstractNumId w:val="20"/>
  </w:num>
  <w:num w:numId="12" w16cid:durableId="1792626314">
    <w:abstractNumId w:val="4"/>
  </w:num>
  <w:num w:numId="13" w16cid:durableId="2146199431">
    <w:abstractNumId w:val="23"/>
  </w:num>
  <w:num w:numId="14" w16cid:durableId="774253461">
    <w:abstractNumId w:val="1"/>
  </w:num>
  <w:num w:numId="15" w16cid:durableId="1168784171">
    <w:abstractNumId w:val="11"/>
  </w:num>
  <w:num w:numId="16" w16cid:durableId="88620272">
    <w:abstractNumId w:val="7"/>
  </w:num>
  <w:num w:numId="17" w16cid:durableId="179513033">
    <w:abstractNumId w:val="10"/>
  </w:num>
  <w:num w:numId="18" w16cid:durableId="1966544642">
    <w:abstractNumId w:val="8"/>
  </w:num>
  <w:num w:numId="19" w16cid:durableId="1830709516">
    <w:abstractNumId w:val="15"/>
  </w:num>
  <w:num w:numId="20" w16cid:durableId="1247495671">
    <w:abstractNumId w:val="14"/>
  </w:num>
  <w:num w:numId="21" w16cid:durableId="1185438565">
    <w:abstractNumId w:val="3"/>
  </w:num>
  <w:num w:numId="22" w16cid:durableId="1596667453">
    <w:abstractNumId w:val="12"/>
  </w:num>
  <w:num w:numId="23" w16cid:durableId="1123496835">
    <w:abstractNumId w:val="6"/>
  </w:num>
  <w:num w:numId="24" w16cid:durableId="763305244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/>
  <w:attachedTemplate r:id="rId1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0B32"/>
    <w:rsid w:val="000023BD"/>
    <w:rsid w:val="00003BB5"/>
    <w:rsid w:val="000070B9"/>
    <w:rsid w:val="00013308"/>
    <w:rsid w:val="00014D3E"/>
    <w:rsid w:val="00024C1F"/>
    <w:rsid w:val="000274DC"/>
    <w:rsid w:val="0003448F"/>
    <w:rsid w:val="0004233D"/>
    <w:rsid w:val="000459BA"/>
    <w:rsid w:val="0004701A"/>
    <w:rsid w:val="000500BE"/>
    <w:rsid w:val="000500D1"/>
    <w:rsid w:val="0005041B"/>
    <w:rsid w:val="0005157E"/>
    <w:rsid w:val="00056D6F"/>
    <w:rsid w:val="00056E01"/>
    <w:rsid w:val="0006044E"/>
    <w:rsid w:val="00060D74"/>
    <w:rsid w:val="0006165C"/>
    <w:rsid w:val="000618B7"/>
    <w:rsid w:val="000636FE"/>
    <w:rsid w:val="000652E4"/>
    <w:rsid w:val="0006646F"/>
    <w:rsid w:val="00072EA3"/>
    <w:rsid w:val="00082932"/>
    <w:rsid w:val="00082CEA"/>
    <w:rsid w:val="00083712"/>
    <w:rsid w:val="00087B47"/>
    <w:rsid w:val="00091F91"/>
    <w:rsid w:val="0009405A"/>
    <w:rsid w:val="000A15EF"/>
    <w:rsid w:val="000A3F7C"/>
    <w:rsid w:val="000A4053"/>
    <w:rsid w:val="000A6771"/>
    <w:rsid w:val="000A6A7F"/>
    <w:rsid w:val="000A7645"/>
    <w:rsid w:val="000A79FA"/>
    <w:rsid w:val="000B2BBC"/>
    <w:rsid w:val="000B3774"/>
    <w:rsid w:val="000B3D51"/>
    <w:rsid w:val="000C2DFE"/>
    <w:rsid w:val="000C2F76"/>
    <w:rsid w:val="000C5BB6"/>
    <w:rsid w:val="000C65C7"/>
    <w:rsid w:val="000D0B74"/>
    <w:rsid w:val="000D1586"/>
    <w:rsid w:val="000D3DA9"/>
    <w:rsid w:val="000E0459"/>
    <w:rsid w:val="000E3843"/>
    <w:rsid w:val="000E4E71"/>
    <w:rsid w:val="000F094A"/>
    <w:rsid w:val="000F1393"/>
    <w:rsid w:val="000F146A"/>
    <w:rsid w:val="000F19E4"/>
    <w:rsid w:val="000F202D"/>
    <w:rsid w:val="000F5997"/>
    <w:rsid w:val="000F71D4"/>
    <w:rsid w:val="000F7742"/>
    <w:rsid w:val="001030B8"/>
    <w:rsid w:val="00103FCC"/>
    <w:rsid w:val="00107779"/>
    <w:rsid w:val="00107869"/>
    <w:rsid w:val="00107AE9"/>
    <w:rsid w:val="00107CA5"/>
    <w:rsid w:val="00114B2A"/>
    <w:rsid w:val="001151F0"/>
    <w:rsid w:val="001151FE"/>
    <w:rsid w:val="00115E57"/>
    <w:rsid w:val="00116582"/>
    <w:rsid w:val="001219A7"/>
    <w:rsid w:val="001240BF"/>
    <w:rsid w:val="00132E2A"/>
    <w:rsid w:val="001331D0"/>
    <w:rsid w:val="001413C5"/>
    <w:rsid w:val="00143CAB"/>
    <w:rsid w:val="00144E58"/>
    <w:rsid w:val="0014570C"/>
    <w:rsid w:val="00145ED9"/>
    <w:rsid w:val="0014795C"/>
    <w:rsid w:val="001535BE"/>
    <w:rsid w:val="001539E1"/>
    <w:rsid w:val="001579F5"/>
    <w:rsid w:val="0016111A"/>
    <w:rsid w:val="0016310F"/>
    <w:rsid w:val="00163595"/>
    <w:rsid w:val="00164C2A"/>
    <w:rsid w:val="00166AE0"/>
    <w:rsid w:val="00171870"/>
    <w:rsid w:val="00176749"/>
    <w:rsid w:val="00176ECB"/>
    <w:rsid w:val="00181883"/>
    <w:rsid w:val="00181E67"/>
    <w:rsid w:val="00182697"/>
    <w:rsid w:val="00183209"/>
    <w:rsid w:val="0018343F"/>
    <w:rsid w:val="00185813"/>
    <w:rsid w:val="001A1F23"/>
    <w:rsid w:val="001A3756"/>
    <w:rsid w:val="001A4688"/>
    <w:rsid w:val="001A4A53"/>
    <w:rsid w:val="001B2B51"/>
    <w:rsid w:val="001B4CFF"/>
    <w:rsid w:val="001B71DD"/>
    <w:rsid w:val="001C0CDD"/>
    <w:rsid w:val="001C3DE2"/>
    <w:rsid w:val="001C4CD3"/>
    <w:rsid w:val="001D593F"/>
    <w:rsid w:val="001D6503"/>
    <w:rsid w:val="001E00C1"/>
    <w:rsid w:val="001E1138"/>
    <w:rsid w:val="001E46EC"/>
    <w:rsid w:val="001E5FEE"/>
    <w:rsid w:val="001E7BE9"/>
    <w:rsid w:val="001F1966"/>
    <w:rsid w:val="001F7DDC"/>
    <w:rsid w:val="00200A8C"/>
    <w:rsid w:val="00202FF3"/>
    <w:rsid w:val="00204B42"/>
    <w:rsid w:val="0021738F"/>
    <w:rsid w:val="00220CC1"/>
    <w:rsid w:val="002214CA"/>
    <w:rsid w:val="00224891"/>
    <w:rsid w:val="00225024"/>
    <w:rsid w:val="00226AA1"/>
    <w:rsid w:val="00226FB4"/>
    <w:rsid w:val="002272FB"/>
    <w:rsid w:val="00227FBA"/>
    <w:rsid w:val="00233AC5"/>
    <w:rsid w:val="00242F41"/>
    <w:rsid w:val="0024778F"/>
    <w:rsid w:val="00256356"/>
    <w:rsid w:val="002609F5"/>
    <w:rsid w:val="00261775"/>
    <w:rsid w:val="00261FBB"/>
    <w:rsid w:val="00263087"/>
    <w:rsid w:val="00265149"/>
    <w:rsid w:val="00267799"/>
    <w:rsid w:val="00280E97"/>
    <w:rsid w:val="00282075"/>
    <w:rsid w:val="00283AB9"/>
    <w:rsid w:val="00287623"/>
    <w:rsid w:val="00291C5F"/>
    <w:rsid w:val="00292E82"/>
    <w:rsid w:val="00294143"/>
    <w:rsid w:val="00294960"/>
    <w:rsid w:val="002A6065"/>
    <w:rsid w:val="002B34C3"/>
    <w:rsid w:val="002B3BB1"/>
    <w:rsid w:val="002B5CAB"/>
    <w:rsid w:val="002B5DFF"/>
    <w:rsid w:val="002B68C8"/>
    <w:rsid w:val="002C1E02"/>
    <w:rsid w:val="002C2477"/>
    <w:rsid w:val="002D0225"/>
    <w:rsid w:val="002D0D3A"/>
    <w:rsid w:val="002D20DA"/>
    <w:rsid w:val="002D31D0"/>
    <w:rsid w:val="002D602E"/>
    <w:rsid w:val="002E1AC4"/>
    <w:rsid w:val="002E2B50"/>
    <w:rsid w:val="002E3F4D"/>
    <w:rsid w:val="002E4451"/>
    <w:rsid w:val="002E7990"/>
    <w:rsid w:val="002F0E2F"/>
    <w:rsid w:val="002F21B3"/>
    <w:rsid w:val="002F63C5"/>
    <w:rsid w:val="002F743A"/>
    <w:rsid w:val="003004BE"/>
    <w:rsid w:val="00300783"/>
    <w:rsid w:val="00300D15"/>
    <w:rsid w:val="00301E03"/>
    <w:rsid w:val="00302C70"/>
    <w:rsid w:val="00304813"/>
    <w:rsid w:val="00304E09"/>
    <w:rsid w:val="003100BE"/>
    <w:rsid w:val="00311BDF"/>
    <w:rsid w:val="00312554"/>
    <w:rsid w:val="003131C4"/>
    <w:rsid w:val="0031667C"/>
    <w:rsid w:val="003178EB"/>
    <w:rsid w:val="003233EC"/>
    <w:rsid w:val="003235B7"/>
    <w:rsid w:val="00327E34"/>
    <w:rsid w:val="003348D8"/>
    <w:rsid w:val="0033578F"/>
    <w:rsid w:val="00336369"/>
    <w:rsid w:val="00337511"/>
    <w:rsid w:val="00342BC6"/>
    <w:rsid w:val="00342BFB"/>
    <w:rsid w:val="00344E24"/>
    <w:rsid w:val="00345F7A"/>
    <w:rsid w:val="0034623A"/>
    <w:rsid w:val="003466E1"/>
    <w:rsid w:val="00347D5A"/>
    <w:rsid w:val="00347EB1"/>
    <w:rsid w:val="003538A6"/>
    <w:rsid w:val="003571CC"/>
    <w:rsid w:val="00360122"/>
    <w:rsid w:val="00362505"/>
    <w:rsid w:val="00367068"/>
    <w:rsid w:val="0037023C"/>
    <w:rsid w:val="00372F09"/>
    <w:rsid w:val="00373929"/>
    <w:rsid w:val="00374D2F"/>
    <w:rsid w:val="00374F53"/>
    <w:rsid w:val="003760CF"/>
    <w:rsid w:val="00377F93"/>
    <w:rsid w:val="003807B9"/>
    <w:rsid w:val="0038118D"/>
    <w:rsid w:val="0038292E"/>
    <w:rsid w:val="00393451"/>
    <w:rsid w:val="00394B76"/>
    <w:rsid w:val="00395549"/>
    <w:rsid w:val="0039613D"/>
    <w:rsid w:val="00397B8E"/>
    <w:rsid w:val="003A0745"/>
    <w:rsid w:val="003A0C09"/>
    <w:rsid w:val="003A1576"/>
    <w:rsid w:val="003A1E61"/>
    <w:rsid w:val="003A340D"/>
    <w:rsid w:val="003A3722"/>
    <w:rsid w:val="003A51AB"/>
    <w:rsid w:val="003A5B08"/>
    <w:rsid w:val="003B0FF0"/>
    <w:rsid w:val="003B1992"/>
    <w:rsid w:val="003B5419"/>
    <w:rsid w:val="003C0406"/>
    <w:rsid w:val="003C1DDB"/>
    <w:rsid w:val="003C7557"/>
    <w:rsid w:val="003D1CBB"/>
    <w:rsid w:val="003D4417"/>
    <w:rsid w:val="003D58C5"/>
    <w:rsid w:val="003D6DC3"/>
    <w:rsid w:val="003E3DE5"/>
    <w:rsid w:val="003E3E60"/>
    <w:rsid w:val="003E5495"/>
    <w:rsid w:val="003E5A58"/>
    <w:rsid w:val="003E609A"/>
    <w:rsid w:val="003F16AD"/>
    <w:rsid w:val="003F541A"/>
    <w:rsid w:val="00400750"/>
    <w:rsid w:val="00410ECD"/>
    <w:rsid w:val="004112A1"/>
    <w:rsid w:val="004126B7"/>
    <w:rsid w:val="00413395"/>
    <w:rsid w:val="00413C8F"/>
    <w:rsid w:val="0041481D"/>
    <w:rsid w:val="00415BEC"/>
    <w:rsid w:val="00415E2C"/>
    <w:rsid w:val="00422E01"/>
    <w:rsid w:val="004262E4"/>
    <w:rsid w:val="00430F94"/>
    <w:rsid w:val="0043298C"/>
    <w:rsid w:val="004337CD"/>
    <w:rsid w:val="00440C7F"/>
    <w:rsid w:val="00441725"/>
    <w:rsid w:val="00442CFF"/>
    <w:rsid w:val="0044308A"/>
    <w:rsid w:val="00443737"/>
    <w:rsid w:val="00450EA9"/>
    <w:rsid w:val="00452806"/>
    <w:rsid w:val="004550E5"/>
    <w:rsid w:val="0046663E"/>
    <w:rsid w:val="0046712D"/>
    <w:rsid w:val="00467185"/>
    <w:rsid w:val="00467C97"/>
    <w:rsid w:val="004718C0"/>
    <w:rsid w:val="00472150"/>
    <w:rsid w:val="004737EF"/>
    <w:rsid w:val="00474C82"/>
    <w:rsid w:val="00475FFF"/>
    <w:rsid w:val="00476C91"/>
    <w:rsid w:val="00490976"/>
    <w:rsid w:val="00490BA7"/>
    <w:rsid w:val="004A5975"/>
    <w:rsid w:val="004B3051"/>
    <w:rsid w:val="004B388E"/>
    <w:rsid w:val="004B3D55"/>
    <w:rsid w:val="004B4495"/>
    <w:rsid w:val="004B4BEE"/>
    <w:rsid w:val="004B4E01"/>
    <w:rsid w:val="004C1856"/>
    <w:rsid w:val="004C277E"/>
    <w:rsid w:val="004C2B9D"/>
    <w:rsid w:val="004C5C10"/>
    <w:rsid w:val="004C64BD"/>
    <w:rsid w:val="004D0CCD"/>
    <w:rsid w:val="004D1948"/>
    <w:rsid w:val="004D1BD9"/>
    <w:rsid w:val="004D1E3A"/>
    <w:rsid w:val="004D47EF"/>
    <w:rsid w:val="004D4BB1"/>
    <w:rsid w:val="004D4E3B"/>
    <w:rsid w:val="004D5BE1"/>
    <w:rsid w:val="004E2AC8"/>
    <w:rsid w:val="004E3F36"/>
    <w:rsid w:val="004E5F8D"/>
    <w:rsid w:val="004F44F4"/>
    <w:rsid w:val="004F4978"/>
    <w:rsid w:val="004F49AD"/>
    <w:rsid w:val="004F6A92"/>
    <w:rsid w:val="0050633A"/>
    <w:rsid w:val="0050669B"/>
    <w:rsid w:val="0050741B"/>
    <w:rsid w:val="00507857"/>
    <w:rsid w:val="00507C40"/>
    <w:rsid w:val="00513484"/>
    <w:rsid w:val="00514390"/>
    <w:rsid w:val="005155BA"/>
    <w:rsid w:val="00516554"/>
    <w:rsid w:val="005205EA"/>
    <w:rsid w:val="00525D5F"/>
    <w:rsid w:val="00530B7F"/>
    <w:rsid w:val="00531C79"/>
    <w:rsid w:val="005339F2"/>
    <w:rsid w:val="0053565C"/>
    <w:rsid w:val="005374B8"/>
    <w:rsid w:val="00541CD9"/>
    <w:rsid w:val="005423B6"/>
    <w:rsid w:val="00552401"/>
    <w:rsid w:val="005556E6"/>
    <w:rsid w:val="00555CA2"/>
    <w:rsid w:val="00557325"/>
    <w:rsid w:val="00561473"/>
    <w:rsid w:val="00562C67"/>
    <w:rsid w:val="005634D4"/>
    <w:rsid w:val="00563AE6"/>
    <w:rsid w:val="00565E69"/>
    <w:rsid w:val="00566CC6"/>
    <w:rsid w:val="005715EF"/>
    <w:rsid w:val="00572CC6"/>
    <w:rsid w:val="00573606"/>
    <w:rsid w:val="005757BF"/>
    <w:rsid w:val="00576A26"/>
    <w:rsid w:val="00581685"/>
    <w:rsid w:val="00584342"/>
    <w:rsid w:val="00587385"/>
    <w:rsid w:val="0059007C"/>
    <w:rsid w:val="005946C4"/>
    <w:rsid w:val="00597CC1"/>
    <w:rsid w:val="00597EC6"/>
    <w:rsid w:val="005A202F"/>
    <w:rsid w:val="005A2656"/>
    <w:rsid w:val="005B2B88"/>
    <w:rsid w:val="005B5A28"/>
    <w:rsid w:val="005B72A3"/>
    <w:rsid w:val="005C1CFF"/>
    <w:rsid w:val="005C5DB4"/>
    <w:rsid w:val="005C74D4"/>
    <w:rsid w:val="005D08A9"/>
    <w:rsid w:val="005D6A57"/>
    <w:rsid w:val="005E21E7"/>
    <w:rsid w:val="005E2B69"/>
    <w:rsid w:val="005E3FCD"/>
    <w:rsid w:val="005E4DC5"/>
    <w:rsid w:val="005E529F"/>
    <w:rsid w:val="005E5A90"/>
    <w:rsid w:val="005E77FB"/>
    <w:rsid w:val="005F1C1D"/>
    <w:rsid w:val="005F40B0"/>
    <w:rsid w:val="005F786A"/>
    <w:rsid w:val="00604D55"/>
    <w:rsid w:val="006100F2"/>
    <w:rsid w:val="006114E1"/>
    <w:rsid w:val="00616748"/>
    <w:rsid w:val="00623ED0"/>
    <w:rsid w:val="00627AE1"/>
    <w:rsid w:val="006317F6"/>
    <w:rsid w:val="00634A0F"/>
    <w:rsid w:val="00642E19"/>
    <w:rsid w:val="00642F48"/>
    <w:rsid w:val="00644730"/>
    <w:rsid w:val="00644F23"/>
    <w:rsid w:val="0064607F"/>
    <w:rsid w:val="0064702D"/>
    <w:rsid w:val="00650D86"/>
    <w:rsid w:val="00651757"/>
    <w:rsid w:val="00652B04"/>
    <w:rsid w:val="0065368E"/>
    <w:rsid w:val="006550CD"/>
    <w:rsid w:val="006571AE"/>
    <w:rsid w:val="00657393"/>
    <w:rsid w:val="0066288D"/>
    <w:rsid w:val="0066322F"/>
    <w:rsid w:val="006638DB"/>
    <w:rsid w:val="00663BB8"/>
    <w:rsid w:val="00667F9A"/>
    <w:rsid w:val="00671028"/>
    <w:rsid w:val="00672299"/>
    <w:rsid w:val="00675165"/>
    <w:rsid w:val="006767C5"/>
    <w:rsid w:val="006773EE"/>
    <w:rsid w:val="00686463"/>
    <w:rsid w:val="006919D8"/>
    <w:rsid w:val="00692321"/>
    <w:rsid w:val="00692414"/>
    <w:rsid w:val="00692F23"/>
    <w:rsid w:val="00694D87"/>
    <w:rsid w:val="006A0A04"/>
    <w:rsid w:val="006A15AA"/>
    <w:rsid w:val="006A3A3A"/>
    <w:rsid w:val="006A7BD8"/>
    <w:rsid w:val="006B097B"/>
    <w:rsid w:val="006B7FC8"/>
    <w:rsid w:val="006C0CDC"/>
    <w:rsid w:val="006C1569"/>
    <w:rsid w:val="006C1744"/>
    <w:rsid w:val="006C17F2"/>
    <w:rsid w:val="006C3165"/>
    <w:rsid w:val="006C321B"/>
    <w:rsid w:val="006C35C3"/>
    <w:rsid w:val="006C525A"/>
    <w:rsid w:val="006D00CF"/>
    <w:rsid w:val="006D170D"/>
    <w:rsid w:val="006D3564"/>
    <w:rsid w:val="006D75F2"/>
    <w:rsid w:val="006E2814"/>
    <w:rsid w:val="006F0F87"/>
    <w:rsid w:val="006F1540"/>
    <w:rsid w:val="006F1C56"/>
    <w:rsid w:val="006F20AD"/>
    <w:rsid w:val="0070615B"/>
    <w:rsid w:val="0070770A"/>
    <w:rsid w:val="007079E4"/>
    <w:rsid w:val="00710ACF"/>
    <w:rsid w:val="00710AF1"/>
    <w:rsid w:val="0071331E"/>
    <w:rsid w:val="00713A8F"/>
    <w:rsid w:val="00714CAC"/>
    <w:rsid w:val="0071735B"/>
    <w:rsid w:val="00723BCE"/>
    <w:rsid w:val="00731886"/>
    <w:rsid w:val="00735D8B"/>
    <w:rsid w:val="00736778"/>
    <w:rsid w:val="00736BFF"/>
    <w:rsid w:val="00737A18"/>
    <w:rsid w:val="007412EE"/>
    <w:rsid w:val="0074131F"/>
    <w:rsid w:val="007423AD"/>
    <w:rsid w:val="00742D34"/>
    <w:rsid w:val="00744327"/>
    <w:rsid w:val="007504D0"/>
    <w:rsid w:val="00752A3A"/>
    <w:rsid w:val="00764528"/>
    <w:rsid w:val="007658E2"/>
    <w:rsid w:val="00770DF4"/>
    <w:rsid w:val="007765C7"/>
    <w:rsid w:val="0077792D"/>
    <w:rsid w:val="007812D1"/>
    <w:rsid w:val="00782E0A"/>
    <w:rsid w:val="00783BA9"/>
    <w:rsid w:val="00783BE3"/>
    <w:rsid w:val="00784FA1"/>
    <w:rsid w:val="00790E3B"/>
    <w:rsid w:val="00797AC2"/>
    <w:rsid w:val="007B0BCC"/>
    <w:rsid w:val="007B0EC8"/>
    <w:rsid w:val="007B101C"/>
    <w:rsid w:val="007B75DE"/>
    <w:rsid w:val="007C143E"/>
    <w:rsid w:val="007D1334"/>
    <w:rsid w:val="007D1F60"/>
    <w:rsid w:val="007D2E15"/>
    <w:rsid w:val="007D3E49"/>
    <w:rsid w:val="007D40D8"/>
    <w:rsid w:val="007D61A6"/>
    <w:rsid w:val="007D6CC7"/>
    <w:rsid w:val="007D6FA8"/>
    <w:rsid w:val="007E1A68"/>
    <w:rsid w:val="007E2E14"/>
    <w:rsid w:val="007E3016"/>
    <w:rsid w:val="007E40D3"/>
    <w:rsid w:val="007E7E1B"/>
    <w:rsid w:val="007F288F"/>
    <w:rsid w:val="007F706D"/>
    <w:rsid w:val="007F7ECE"/>
    <w:rsid w:val="00800A40"/>
    <w:rsid w:val="00806779"/>
    <w:rsid w:val="008104AB"/>
    <w:rsid w:val="00811C5B"/>
    <w:rsid w:val="00814686"/>
    <w:rsid w:val="00814E7D"/>
    <w:rsid w:val="008155DE"/>
    <w:rsid w:val="00815EC6"/>
    <w:rsid w:val="0081690C"/>
    <w:rsid w:val="00825391"/>
    <w:rsid w:val="0082794D"/>
    <w:rsid w:val="008279A1"/>
    <w:rsid w:val="00830442"/>
    <w:rsid w:val="0083160C"/>
    <w:rsid w:val="00835E93"/>
    <w:rsid w:val="00837AA5"/>
    <w:rsid w:val="008415FE"/>
    <w:rsid w:val="008441B4"/>
    <w:rsid w:val="00844728"/>
    <w:rsid w:val="008476CF"/>
    <w:rsid w:val="00856AD7"/>
    <w:rsid w:val="008605F9"/>
    <w:rsid w:val="00860804"/>
    <w:rsid w:val="00860FA4"/>
    <w:rsid w:val="00861627"/>
    <w:rsid w:val="00861F47"/>
    <w:rsid w:val="00862638"/>
    <w:rsid w:val="00865694"/>
    <w:rsid w:val="0086654F"/>
    <w:rsid w:val="0086707D"/>
    <w:rsid w:val="00873925"/>
    <w:rsid w:val="0087418F"/>
    <w:rsid w:val="008744D1"/>
    <w:rsid w:val="00875C65"/>
    <w:rsid w:val="00880EFE"/>
    <w:rsid w:val="00885789"/>
    <w:rsid w:val="00886A58"/>
    <w:rsid w:val="00887C4A"/>
    <w:rsid w:val="0089010E"/>
    <w:rsid w:val="00891C57"/>
    <w:rsid w:val="00892851"/>
    <w:rsid w:val="00893914"/>
    <w:rsid w:val="0089452D"/>
    <w:rsid w:val="00894AF8"/>
    <w:rsid w:val="008A44EC"/>
    <w:rsid w:val="008A6064"/>
    <w:rsid w:val="008A71A8"/>
    <w:rsid w:val="008B4EED"/>
    <w:rsid w:val="008B5BF6"/>
    <w:rsid w:val="008B6437"/>
    <w:rsid w:val="008B6A01"/>
    <w:rsid w:val="008B6E3C"/>
    <w:rsid w:val="008B6FAE"/>
    <w:rsid w:val="008B731C"/>
    <w:rsid w:val="008C41FD"/>
    <w:rsid w:val="008C43E0"/>
    <w:rsid w:val="008D0BDC"/>
    <w:rsid w:val="008D1562"/>
    <w:rsid w:val="008D21AC"/>
    <w:rsid w:val="008D56E3"/>
    <w:rsid w:val="008D68A5"/>
    <w:rsid w:val="008D72F2"/>
    <w:rsid w:val="008E01AB"/>
    <w:rsid w:val="008E0C30"/>
    <w:rsid w:val="008E1782"/>
    <w:rsid w:val="008E1BA7"/>
    <w:rsid w:val="008E7EB0"/>
    <w:rsid w:val="008F0B85"/>
    <w:rsid w:val="008F18B8"/>
    <w:rsid w:val="008F46C4"/>
    <w:rsid w:val="008F4A02"/>
    <w:rsid w:val="008F63AE"/>
    <w:rsid w:val="009008B9"/>
    <w:rsid w:val="009032CB"/>
    <w:rsid w:val="0091078F"/>
    <w:rsid w:val="00911AD7"/>
    <w:rsid w:val="00912B1C"/>
    <w:rsid w:val="0091383D"/>
    <w:rsid w:val="00914EE1"/>
    <w:rsid w:val="009158E3"/>
    <w:rsid w:val="009203AA"/>
    <w:rsid w:val="00921F36"/>
    <w:rsid w:val="009235CD"/>
    <w:rsid w:val="00923B5A"/>
    <w:rsid w:val="0092502A"/>
    <w:rsid w:val="0093334C"/>
    <w:rsid w:val="009354CB"/>
    <w:rsid w:val="00936C20"/>
    <w:rsid w:val="009400FA"/>
    <w:rsid w:val="00943730"/>
    <w:rsid w:val="00944F20"/>
    <w:rsid w:val="00945BE6"/>
    <w:rsid w:val="0095284A"/>
    <w:rsid w:val="00952DE2"/>
    <w:rsid w:val="00953621"/>
    <w:rsid w:val="00957009"/>
    <w:rsid w:val="00962957"/>
    <w:rsid w:val="0096637E"/>
    <w:rsid w:val="00967873"/>
    <w:rsid w:val="00967E72"/>
    <w:rsid w:val="00972D23"/>
    <w:rsid w:val="00975840"/>
    <w:rsid w:val="00982DA0"/>
    <w:rsid w:val="00984C10"/>
    <w:rsid w:val="00987127"/>
    <w:rsid w:val="00987FBB"/>
    <w:rsid w:val="00990264"/>
    <w:rsid w:val="00993B90"/>
    <w:rsid w:val="00995F88"/>
    <w:rsid w:val="009976FF"/>
    <w:rsid w:val="009A315D"/>
    <w:rsid w:val="009A5C81"/>
    <w:rsid w:val="009A77DA"/>
    <w:rsid w:val="009B148C"/>
    <w:rsid w:val="009B54A2"/>
    <w:rsid w:val="009B6E87"/>
    <w:rsid w:val="009C12E8"/>
    <w:rsid w:val="009D12D7"/>
    <w:rsid w:val="009D3485"/>
    <w:rsid w:val="009D3CBC"/>
    <w:rsid w:val="009D5D72"/>
    <w:rsid w:val="009E2112"/>
    <w:rsid w:val="009E3E42"/>
    <w:rsid w:val="009E4651"/>
    <w:rsid w:val="009E7068"/>
    <w:rsid w:val="009F0097"/>
    <w:rsid w:val="009F1F81"/>
    <w:rsid w:val="009F3150"/>
    <w:rsid w:val="009F39B5"/>
    <w:rsid w:val="009F3CB4"/>
    <w:rsid w:val="009F7C70"/>
    <w:rsid w:val="00A022B3"/>
    <w:rsid w:val="00A05D50"/>
    <w:rsid w:val="00A11B9E"/>
    <w:rsid w:val="00A12CEB"/>
    <w:rsid w:val="00A171E1"/>
    <w:rsid w:val="00A2492B"/>
    <w:rsid w:val="00A26A22"/>
    <w:rsid w:val="00A272F4"/>
    <w:rsid w:val="00A27F4F"/>
    <w:rsid w:val="00A318A0"/>
    <w:rsid w:val="00A3201A"/>
    <w:rsid w:val="00A330CE"/>
    <w:rsid w:val="00A337B9"/>
    <w:rsid w:val="00A3400C"/>
    <w:rsid w:val="00A3465A"/>
    <w:rsid w:val="00A3567A"/>
    <w:rsid w:val="00A41129"/>
    <w:rsid w:val="00A41C9B"/>
    <w:rsid w:val="00A435D9"/>
    <w:rsid w:val="00A43608"/>
    <w:rsid w:val="00A43A24"/>
    <w:rsid w:val="00A43D5E"/>
    <w:rsid w:val="00A4525F"/>
    <w:rsid w:val="00A45D89"/>
    <w:rsid w:val="00A50FAD"/>
    <w:rsid w:val="00A515D6"/>
    <w:rsid w:val="00A51B5A"/>
    <w:rsid w:val="00A52C56"/>
    <w:rsid w:val="00A558C2"/>
    <w:rsid w:val="00A5622B"/>
    <w:rsid w:val="00A636BA"/>
    <w:rsid w:val="00A63F16"/>
    <w:rsid w:val="00A64E28"/>
    <w:rsid w:val="00A7052B"/>
    <w:rsid w:val="00A72655"/>
    <w:rsid w:val="00A75055"/>
    <w:rsid w:val="00A77FF3"/>
    <w:rsid w:val="00A80F45"/>
    <w:rsid w:val="00A83CCE"/>
    <w:rsid w:val="00A84B29"/>
    <w:rsid w:val="00A86DB9"/>
    <w:rsid w:val="00A96105"/>
    <w:rsid w:val="00AA2112"/>
    <w:rsid w:val="00AA49C4"/>
    <w:rsid w:val="00AA739D"/>
    <w:rsid w:val="00AB07F2"/>
    <w:rsid w:val="00AB0916"/>
    <w:rsid w:val="00AB31FA"/>
    <w:rsid w:val="00AB3445"/>
    <w:rsid w:val="00AB4657"/>
    <w:rsid w:val="00AB7DB9"/>
    <w:rsid w:val="00AC2456"/>
    <w:rsid w:val="00AC5A0E"/>
    <w:rsid w:val="00AD4BD1"/>
    <w:rsid w:val="00AD56A7"/>
    <w:rsid w:val="00AD59F0"/>
    <w:rsid w:val="00AD6700"/>
    <w:rsid w:val="00AE1D59"/>
    <w:rsid w:val="00AE3153"/>
    <w:rsid w:val="00AE38BA"/>
    <w:rsid w:val="00AE62A8"/>
    <w:rsid w:val="00AF02A0"/>
    <w:rsid w:val="00AF29A2"/>
    <w:rsid w:val="00AF3ED8"/>
    <w:rsid w:val="00AF5A95"/>
    <w:rsid w:val="00AF5E8F"/>
    <w:rsid w:val="00B02F2B"/>
    <w:rsid w:val="00B03235"/>
    <w:rsid w:val="00B0389F"/>
    <w:rsid w:val="00B04D0D"/>
    <w:rsid w:val="00B04FC6"/>
    <w:rsid w:val="00B053FD"/>
    <w:rsid w:val="00B05B18"/>
    <w:rsid w:val="00B06739"/>
    <w:rsid w:val="00B06C93"/>
    <w:rsid w:val="00B06EA3"/>
    <w:rsid w:val="00B104D4"/>
    <w:rsid w:val="00B10595"/>
    <w:rsid w:val="00B12D3C"/>
    <w:rsid w:val="00B16FC0"/>
    <w:rsid w:val="00B20E3A"/>
    <w:rsid w:val="00B217AF"/>
    <w:rsid w:val="00B21D0F"/>
    <w:rsid w:val="00B23567"/>
    <w:rsid w:val="00B237CD"/>
    <w:rsid w:val="00B260B4"/>
    <w:rsid w:val="00B26C31"/>
    <w:rsid w:val="00B347F4"/>
    <w:rsid w:val="00B37BDE"/>
    <w:rsid w:val="00B43604"/>
    <w:rsid w:val="00B43F43"/>
    <w:rsid w:val="00B4572C"/>
    <w:rsid w:val="00B46936"/>
    <w:rsid w:val="00B472A6"/>
    <w:rsid w:val="00B50FB3"/>
    <w:rsid w:val="00B57343"/>
    <w:rsid w:val="00B6199B"/>
    <w:rsid w:val="00B62DD2"/>
    <w:rsid w:val="00B64D72"/>
    <w:rsid w:val="00B713E6"/>
    <w:rsid w:val="00B71471"/>
    <w:rsid w:val="00B7228D"/>
    <w:rsid w:val="00B73931"/>
    <w:rsid w:val="00B73BD1"/>
    <w:rsid w:val="00B75814"/>
    <w:rsid w:val="00B76205"/>
    <w:rsid w:val="00B83A23"/>
    <w:rsid w:val="00B83B83"/>
    <w:rsid w:val="00B84C90"/>
    <w:rsid w:val="00B84E9E"/>
    <w:rsid w:val="00B90283"/>
    <w:rsid w:val="00B908F1"/>
    <w:rsid w:val="00B946BB"/>
    <w:rsid w:val="00B977E0"/>
    <w:rsid w:val="00BA5DF4"/>
    <w:rsid w:val="00BA621A"/>
    <w:rsid w:val="00BA6DD6"/>
    <w:rsid w:val="00BB0F18"/>
    <w:rsid w:val="00BB18FC"/>
    <w:rsid w:val="00BB1EA6"/>
    <w:rsid w:val="00BB4354"/>
    <w:rsid w:val="00BB4B01"/>
    <w:rsid w:val="00BB74E2"/>
    <w:rsid w:val="00BC0984"/>
    <w:rsid w:val="00BC2666"/>
    <w:rsid w:val="00BC313B"/>
    <w:rsid w:val="00BC3D53"/>
    <w:rsid w:val="00BC408C"/>
    <w:rsid w:val="00BD2F28"/>
    <w:rsid w:val="00BD5226"/>
    <w:rsid w:val="00BD5282"/>
    <w:rsid w:val="00BD53F7"/>
    <w:rsid w:val="00BD7405"/>
    <w:rsid w:val="00BE3DC8"/>
    <w:rsid w:val="00BE60ED"/>
    <w:rsid w:val="00BF0A50"/>
    <w:rsid w:val="00BF2EAD"/>
    <w:rsid w:val="00BF326D"/>
    <w:rsid w:val="00BF4817"/>
    <w:rsid w:val="00BF4E85"/>
    <w:rsid w:val="00BF6923"/>
    <w:rsid w:val="00BF7EFF"/>
    <w:rsid w:val="00C02EFB"/>
    <w:rsid w:val="00C0338D"/>
    <w:rsid w:val="00C0479E"/>
    <w:rsid w:val="00C05CD6"/>
    <w:rsid w:val="00C11074"/>
    <w:rsid w:val="00C1131E"/>
    <w:rsid w:val="00C13CA9"/>
    <w:rsid w:val="00C14C56"/>
    <w:rsid w:val="00C14DB1"/>
    <w:rsid w:val="00C164BF"/>
    <w:rsid w:val="00C2088E"/>
    <w:rsid w:val="00C20F9F"/>
    <w:rsid w:val="00C21091"/>
    <w:rsid w:val="00C22539"/>
    <w:rsid w:val="00C24E31"/>
    <w:rsid w:val="00C25AAC"/>
    <w:rsid w:val="00C26ADC"/>
    <w:rsid w:val="00C26CE4"/>
    <w:rsid w:val="00C27B9A"/>
    <w:rsid w:val="00C30724"/>
    <w:rsid w:val="00C33B6F"/>
    <w:rsid w:val="00C3637F"/>
    <w:rsid w:val="00C36DDB"/>
    <w:rsid w:val="00C40D07"/>
    <w:rsid w:val="00C415EA"/>
    <w:rsid w:val="00C44850"/>
    <w:rsid w:val="00C44DA1"/>
    <w:rsid w:val="00C47A9E"/>
    <w:rsid w:val="00C505EE"/>
    <w:rsid w:val="00C51900"/>
    <w:rsid w:val="00C55BEA"/>
    <w:rsid w:val="00C56CA2"/>
    <w:rsid w:val="00C60157"/>
    <w:rsid w:val="00C6263E"/>
    <w:rsid w:val="00C628CE"/>
    <w:rsid w:val="00C72AE1"/>
    <w:rsid w:val="00C8391B"/>
    <w:rsid w:val="00C83A1F"/>
    <w:rsid w:val="00C843A2"/>
    <w:rsid w:val="00C872A4"/>
    <w:rsid w:val="00C87466"/>
    <w:rsid w:val="00CA46FA"/>
    <w:rsid w:val="00CA4949"/>
    <w:rsid w:val="00CB0216"/>
    <w:rsid w:val="00CB386C"/>
    <w:rsid w:val="00CC2313"/>
    <w:rsid w:val="00CC470A"/>
    <w:rsid w:val="00CC666E"/>
    <w:rsid w:val="00CC7580"/>
    <w:rsid w:val="00CD0691"/>
    <w:rsid w:val="00CD15DD"/>
    <w:rsid w:val="00CD32BC"/>
    <w:rsid w:val="00CD545A"/>
    <w:rsid w:val="00CE1C1E"/>
    <w:rsid w:val="00CE2875"/>
    <w:rsid w:val="00CE2958"/>
    <w:rsid w:val="00CE4A37"/>
    <w:rsid w:val="00CE50C0"/>
    <w:rsid w:val="00CE5E47"/>
    <w:rsid w:val="00CF0244"/>
    <w:rsid w:val="00CF2F95"/>
    <w:rsid w:val="00CF36B1"/>
    <w:rsid w:val="00CF6DC0"/>
    <w:rsid w:val="00D0692E"/>
    <w:rsid w:val="00D15EF2"/>
    <w:rsid w:val="00D23AA0"/>
    <w:rsid w:val="00D27D5F"/>
    <w:rsid w:val="00D314FE"/>
    <w:rsid w:val="00D33774"/>
    <w:rsid w:val="00D40649"/>
    <w:rsid w:val="00D436E0"/>
    <w:rsid w:val="00D43B0E"/>
    <w:rsid w:val="00D44EEB"/>
    <w:rsid w:val="00D45741"/>
    <w:rsid w:val="00D46142"/>
    <w:rsid w:val="00D4616A"/>
    <w:rsid w:val="00D51F2A"/>
    <w:rsid w:val="00D5714D"/>
    <w:rsid w:val="00D600F2"/>
    <w:rsid w:val="00D70E69"/>
    <w:rsid w:val="00D7246F"/>
    <w:rsid w:val="00D726C9"/>
    <w:rsid w:val="00D7410A"/>
    <w:rsid w:val="00D75765"/>
    <w:rsid w:val="00D76B06"/>
    <w:rsid w:val="00D814D4"/>
    <w:rsid w:val="00D81579"/>
    <w:rsid w:val="00D8243E"/>
    <w:rsid w:val="00D85492"/>
    <w:rsid w:val="00D86117"/>
    <w:rsid w:val="00D86C1C"/>
    <w:rsid w:val="00D87F5E"/>
    <w:rsid w:val="00D90837"/>
    <w:rsid w:val="00D90DA1"/>
    <w:rsid w:val="00D92F17"/>
    <w:rsid w:val="00D956EA"/>
    <w:rsid w:val="00D96B9C"/>
    <w:rsid w:val="00D97CC3"/>
    <w:rsid w:val="00D97D73"/>
    <w:rsid w:val="00DA1DFB"/>
    <w:rsid w:val="00DA2893"/>
    <w:rsid w:val="00DA3AB8"/>
    <w:rsid w:val="00DB0B32"/>
    <w:rsid w:val="00DB15C5"/>
    <w:rsid w:val="00DB26C4"/>
    <w:rsid w:val="00DB2B16"/>
    <w:rsid w:val="00DB33DF"/>
    <w:rsid w:val="00DB4A32"/>
    <w:rsid w:val="00DB64A8"/>
    <w:rsid w:val="00DB7327"/>
    <w:rsid w:val="00DC0CB1"/>
    <w:rsid w:val="00DC159C"/>
    <w:rsid w:val="00DC34C6"/>
    <w:rsid w:val="00DC39FC"/>
    <w:rsid w:val="00DD05D6"/>
    <w:rsid w:val="00DD1856"/>
    <w:rsid w:val="00DD2E92"/>
    <w:rsid w:val="00DD7479"/>
    <w:rsid w:val="00DE2624"/>
    <w:rsid w:val="00DE3F5E"/>
    <w:rsid w:val="00DE41FA"/>
    <w:rsid w:val="00DF068A"/>
    <w:rsid w:val="00DF14FF"/>
    <w:rsid w:val="00DF1C2A"/>
    <w:rsid w:val="00DF2647"/>
    <w:rsid w:val="00DF373E"/>
    <w:rsid w:val="00DF7AC4"/>
    <w:rsid w:val="00E00BDE"/>
    <w:rsid w:val="00E0165B"/>
    <w:rsid w:val="00E03BCD"/>
    <w:rsid w:val="00E052FD"/>
    <w:rsid w:val="00E053AD"/>
    <w:rsid w:val="00E06956"/>
    <w:rsid w:val="00E072E5"/>
    <w:rsid w:val="00E07B0F"/>
    <w:rsid w:val="00E15EBB"/>
    <w:rsid w:val="00E16090"/>
    <w:rsid w:val="00E22FA7"/>
    <w:rsid w:val="00E26419"/>
    <w:rsid w:val="00E26552"/>
    <w:rsid w:val="00E30359"/>
    <w:rsid w:val="00E313F3"/>
    <w:rsid w:val="00E3409E"/>
    <w:rsid w:val="00E367B8"/>
    <w:rsid w:val="00E41E9F"/>
    <w:rsid w:val="00E44958"/>
    <w:rsid w:val="00E4735B"/>
    <w:rsid w:val="00E47D20"/>
    <w:rsid w:val="00E51A2C"/>
    <w:rsid w:val="00E52CDB"/>
    <w:rsid w:val="00E53820"/>
    <w:rsid w:val="00E5414B"/>
    <w:rsid w:val="00E547C1"/>
    <w:rsid w:val="00E56EAE"/>
    <w:rsid w:val="00E60801"/>
    <w:rsid w:val="00E613BD"/>
    <w:rsid w:val="00E614AF"/>
    <w:rsid w:val="00E6503E"/>
    <w:rsid w:val="00E669FF"/>
    <w:rsid w:val="00E7275A"/>
    <w:rsid w:val="00E730AC"/>
    <w:rsid w:val="00E740E7"/>
    <w:rsid w:val="00E93185"/>
    <w:rsid w:val="00E93C19"/>
    <w:rsid w:val="00E95E78"/>
    <w:rsid w:val="00E96747"/>
    <w:rsid w:val="00EA2DA5"/>
    <w:rsid w:val="00EA4B72"/>
    <w:rsid w:val="00EA4ED5"/>
    <w:rsid w:val="00EA6BEE"/>
    <w:rsid w:val="00EA7AED"/>
    <w:rsid w:val="00EB00C8"/>
    <w:rsid w:val="00EB395E"/>
    <w:rsid w:val="00EB5526"/>
    <w:rsid w:val="00EB5F28"/>
    <w:rsid w:val="00EC0E28"/>
    <w:rsid w:val="00EC6578"/>
    <w:rsid w:val="00EC72AA"/>
    <w:rsid w:val="00ED53AA"/>
    <w:rsid w:val="00ED58DA"/>
    <w:rsid w:val="00ED7955"/>
    <w:rsid w:val="00EE75CC"/>
    <w:rsid w:val="00EF194C"/>
    <w:rsid w:val="00EF1D82"/>
    <w:rsid w:val="00EF2B22"/>
    <w:rsid w:val="00EF41AC"/>
    <w:rsid w:val="00EF41CD"/>
    <w:rsid w:val="00EF41E7"/>
    <w:rsid w:val="00EF79B5"/>
    <w:rsid w:val="00F0001F"/>
    <w:rsid w:val="00F00552"/>
    <w:rsid w:val="00F01F11"/>
    <w:rsid w:val="00F030AC"/>
    <w:rsid w:val="00F066F5"/>
    <w:rsid w:val="00F10C4B"/>
    <w:rsid w:val="00F10F1F"/>
    <w:rsid w:val="00F13579"/>
    <w:rsid w:val="00F1425C"/>
    <w:rsid w:val="00F14392"/>
    <w:rsid w:val="00F26087"/>
    <w:rsid w:val="00F304B3"/>
    <w:rsid w:val="00F3119D"/>
    <w:rsid w:val="00F3148D"/>
    <w:rsid w:val="00F34EF9"/>
    <w:rsid w:val="00F35199"/>
    <w:rsid w:val="00F36BA3"/>
    <w:rsid w:val="00F40157"/>
    <w:rsid w:val="00F462A0"/>
    <w:rsid w:val="00F463C9"/>
    <w:rsid w:val="00F463F5"/>
    <w:rsid w:val="00F46889"/>
    <w:rsid w:val="00F476C8"/>
    <w:rsid w:val="00F52024"/>
    <w:rsid w:val="00F52585"/>
    <w:rsid w:val="00F5336C"/>
    <w:rsid w:val="00F53D50"/>
    <w:rsid w:val="00F61A8A"/>
    <w:rsid w:val="00F63E6E"/>
    <w:rsid w:val="00F64C5B"/>
    <w:rsid w:val="00F64EB3"/>
    <w:rsid w:val="00F66EFD"/>
    <w:rsid w:val="00F6761E"/>
    <w:rsid w:val="00F700E9"/>
    <w:rsid w:val="00F72076"/>
    <w:rsid w:val="00F7452E"/>
    <w:rsid w:val="00F755C4"/>
    <w:rsid w:val="00F762F0"/>
    <w:rsid w:val="00F87564"/>
    <w:rsid w:val="00F8757F"/>
    <w:rsid w:val="00F8798A"/>
    <w:rsid w:val="00F90782"/>
    <w:rsid w:val="00F90D5D"/>
    <w:rsid w:val="00F9269E"/>
    <w:rsid w:val="00F96F41"/>
    <w:rsid w:val="00FA14B4"/>
    <w:rsid w:val="00FA2BA2"/>
    <w:rsid w:val="00FA3C38"/>
    <w:rsid w:val="00FA428F"/>
    <w:rsid w:val="00FA5D5B"/>
    <w:rsid w:val="00FA78F4"/>
    <w:rsid w:val="00FA7A87"/>
    <w:rsid w:val="00FA7B3F"/>
    <w:rsid w:val="00FB0A04"/>
    <w:rsid w:val="00FB22A2"/>
    <w:rsid w:val="00FB29EB"/>
    <w:rsid w:val="00FB6724"/>
    <w:rsid w:val="00FC375F"/>
    <w:rsid w:val="00FC3A8F"/>
    <w:rsid w:val="00FC5E10"/>
    <w:rsid w:val="00FC6DDF"/>
    <w:rsid w:val="00FD18FF"/>
    <w:rsid w:val="00FD258B"/>
    <w:rsid w:val="00FD2AE8"/>
    <w:rsid w:val="00FD2FC0"/>
    <w:rsid w:val="00FD4D55"/>
    <w:rsid w:val="00FD6D8F"/>
    <w:rsid w:val="00FD7239"/>
    <w:rsid w:val="00FE0B58"/>
    <w:rsid w:val="00FE1B35"/>
    <w:rsid w:val="00FE47D1"/>
    <w:rsid w:val="00FE4F45"/>
    <w:rsid w:val="00FE6368"/>
    <w:rsid w:val="00FE6D9D"/>
    <w:rsid w:val="00FF16EC"/>
    <w:rsid w:val="00FF319F"/>
    <w:rsid w:val="00FF5B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EFA024C"/>
  <w15:docId w15:val="{4EDA8068-1817-401E-BBDD-A225BF2CE7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6368"/>
    <w:pPr>
      <w:jc w:val="both"/>
    </w:pPr>
    <w:rPr>
      <w:rFonts w:eastAsia="Times New Roman"/>
      <w:szCs w:val="24"/>
      <w:lang w:val="hr-HR" w:eastAsia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  <w:lang w:val="hr-HR" w:eastAsia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  <w:lang w:val="hr-HR" w:eastAsia="hr-HR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Nerijeenospominjanje1">
    <w:name w:val="Neriješeno spominjanje1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character" w:styleId="UnresolvedMention">
    <w:name w:val="Unresolved Mention"/>
    <w:basedOn w:val="DefaultParagraphFont"/>
    <w:uiPriority w:val="99"/>
    <w:semiHidden/>
    <w:unhideWhenUsed/>
    <w:rsid w:val="00DC0C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6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88388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66270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7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0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9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0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1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0569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9522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4095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2972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3816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994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13719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980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53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033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6699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137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9737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40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4707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959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5609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5731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06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2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050916">
          <w:marLeft w:val="979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9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4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79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6168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2878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919729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70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90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696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964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324472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656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2191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8516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indplus.cc/download-en.html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://mindplus.cc/download-en.html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erasmus-artie.eu" TargetMode="External"/><Relationship Id="rId1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9.jpg"/><Relationship Id="rId1" Type="http://schemas.openxmlformats.org/officeDocument/2006/relationships/image" Target="media/image1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radi\Downloads\lessonpla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E6390C31-1872-4771-9F0B-E9D7B3452627}">
  <we:reference id="wa200003478" version="1.0.0.0" store="en-US" storeType="OMEX"/>
  <we:alternateReferences>
    <we:reference id="wa200003478" version="1.0.0.0" store="en-US" storeType="OMEX"/>
  </we:alternateReferences>
  <we:properties>
    <we:property name="draftId" value="&quot;d8c62f20-248a-4d3c-bb38-fa61a2973663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4C4B41-6E81-40CB-9E76-F7C2197938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C:\Users\jradi\Downloads\lessonplan.dotx</Template>
  <TotalTime>1</TotalTime>
  <Pages>9</Pages>
  <Words>855</Words>
  <Characters>4876</Characters>
  <Application>Microsoft Office Word</Application>
  <DocSecurity>0</DocSecurity>
  <Lines>40</Lines>
  <Paragraphs>11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5720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janko radigovic</dc:creator>
  <cp:lastModifiedBy>Ivana Ružić</cp:lastModifiedBy>
  <cp:revision>2</cp:revision>
  <dcterms:created xsi:type="dcterms:W3CDTF">2023-07-17T17:50:00Z</dcterms:created>
  <dcterms:modified xsi:type="dcterms:W3CDTF">2023-07-17T17:50:00Z</dcterms:modified>
</cp:coreProperties>
</file>